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E6D87D" w14:textId="5D202BD5" w:rsidR="000615E0" w:rsidRPr="00B75173" w:rsidRDefault="000615E0" w:rsidP="000615E0">
      <w:pPr>
        <w:pStyle w:val="Header"/>
        <w:tabs>
          <w:tab w:val="right" w:pos="7088"/>
          <w:tab w:val="right" w:pos="9781"/>
        </w:tabs>
        <w:rPr>
          <w:rFonts w:cs="Arial"/>
          <w:b w:val="0"/>
          <w:bCs/>
          <w:sz w:val="24"/>
          <w:szCs w:val="28"/>
          <w:lang w:val="en-US"/>
        </w:rPr>
      </w:pPr>
      <w:r w:rsidRPr="00B75173">
        <w:rPr>
          <w:rFonts w:cs="Arial"/>
          <w:bCs/>
          <w:sz w:val="24"/>
          <w:szCs w:val="28"/>
          <w:lang w:val="en-US"/>
        </w:rPr>
        <w:t>3GPP TSG RAN1 WG1 Meeting #9</w:t>
      </w:r>
      <w:r w:rsidR="008E2D04">
        <w:rPr>
          <w:rFonts w:cs="Arial"/>
          <w:bCs/>
          <w:sz w:val="24"/>
          <w:szCs w:val="28"/>
          <w:lang w:val="en-US"/>
        </w:rPr>
        <w:t>9</w:t>
      </w:r>
      <w:r w:rsidRPr="00B75173">
        <w:rPr>
          <w:rFonts w:cs="Arial"/>
          <w:b w:val="0"/>
          <w:bCs/>
          <w:sz w:val="24"/>
          <w:szCs w:val="28"/>
          <w:lang w:val="en-US"/>
        </w:rPr>
        <w:tab/>
      </w:r>
      <w:r w:rsidRPr="00B75173">
        <w:rPr>
          <w:rFonts w:cs="Arial"/>
          <w:b w:val="0"/>
          <w:bCs/>
          <w:sz w:val="24"/>
          <w:szCs w:val="28"/>
          <w:lang w:val="en-US"/>
        </w:rPr>
        <w:tab/>
      </w:r>
      <w:r w:rsidRPr="00B75173">
        <w:rPr>
          <w:rFonts w:cs="Arial"/>
          <w:bCs/>
          <w:sz w:val="24"/>
          <w:szCs w:val="28"/>
          <w:lang w:val="en-US"/>
        </w:rPr>
        <w:t>R1</w:t>
      </w:r>
      <w:r w:rsidR="00AC7FDA" w:rsidRPr="00AC7FDA">
        <w:rPr>
          <w:rFonts w:cs="Arial"/>
          <w:bCs/>
          <w:sz w:val="24"/>
          <w:szCs w:val="28"/>
          <w:lang w:val="en-US"/>
        </w:rPr>
        <w:t>-</w:t>
      </w:r>
      <w:r w:rsidR="004D5EC4" w:rsidRPr="004D5EC4">
        <w:rPr>
          <w:rFonts w:cs="Arial"/>
          <w:bCs/>
          <w:sz w:val="24"/>
          <w:szCs w:val="28"/>
          <w:lang w:val="en-US"/>
        </w:rPr>
        <w:t>1912105</w:t>
      </w:r>
    </w:p>
    <w:p w14:paraId="3E0BE131" w14:textId="3FBA6AA0" w:rsidR="000615E0" w:rsidRPr="00B75173" w:rsidRDefault="008E2D04" w:rsidP="000615E0">
      <w:pPr>
        <w:pStyle w:val="Header"/>
        <w:tabs>
          <w:tab w:val="right" w:pos="9639"/>
        </w:tabs>
        <w:rPr>
          <w:rFonts w:cs="Arial"/>
          <w:bCs/>
          <w:sz w:val="22"/>
          <w:szCs w:val="28"/>
          <w:lang w:val="en-US"/>
        </w:rPr>
      </w:pPr>
      <w:r>
        <w:rPr>
          <w:rFonts w:eastAsia="MS Mincho" w:cs="Arial"/>
          <w:bCs/>
          <w:noProof w:val="0"/>
          <w:sz w:val="24"/>
          <w:szCs w:val="24"/>
          <w:lang w:eastAsia="ja-JP"/>
        </w:rPr>
        <w:t>Reno</w:t>
      </w:r>
      <w:r w:rsidR="00801B6E">
        <w:rPr>
          <w:rFonts w:eastAsia="MS Mincho" w:cs="Arial"/>
          <w:bCs/>
          <w:noProof w:val="0"/>
          <w:sz w:val="24"/>
          <w:szCs w:val="24"/>
          <w:lang w:eastAsia="ja-JP"/>
        </w:rPr>
        <w:t xml:space="preserve">, </w:t>
      </w:r>
      <w:r>
        <w:rPr>
          <w:rFonts w:eastAsia="MS Mincho" w:cs="Arial"/>
          <w:bCs/>
          <w:noProof w:val="0"/>
          <w:sz w:val="24"/>
          <w:szCs w:val="24"/>
          <w:lang w:eastAsia="ja-JP"/>
        </w:rPr>
        <w:t>USA</w:t>
      </w:r>
      <w:r w:rsidR="00801B6E">
        <w:rPr>
          <w:rFonts w:eastAsia="MS Mincho" w:cs="Arial"/>
          <w:bCs/>
          <w:noProof w:val="0"/>
          <w:sz w:val="24"/>
          <w:szCs w:val="24"/>
          <w:lang w:eastAsia="ja-JP"/>
        </w:rPr>
        <w:t xml:space="preserve">, </w:t>
      </w:r>
      <w:r>
        <w:rPr>
          <w:rFonts w:eastAsia="MS Mincho" w:cs="Arial"/>
          <w:bCs/>
          <w:noProof w:val="0"/>
          <w:sz w:val="24"/>
          <w:szCs w:val="24"/>
          <w:lang w:eastAsia="ja-JP"/>
        </w:rPr>
        <w:t>November</w:t>
      </w:r>
      <w:r w:rsidR="00801B6E">
        <w:rPr>
          <w:rFonts w:eastAsia="MS Mincho" w:cs="Arial"/>
          <w:bCs/>
          <w:noProof w:val="0"/>
          <w:sz w:val="24"/>
          <w:szCs w:val="24"/>
          <w:lang w:eastAsia="ja-JP"/>
        </w:rPr>
        <w:t xml:space="preserve"> 1</w:t>
      </w:r>
      <w:r>
        <w:rPr>
          <w:rFonts w:eastAsia="MS Mincho" w:cs="Arial"/>
          <w:bCs/>
          <w:noProof w:val="0"/>
          <w:sz w:val="24"/>
          <w:szCs w:val="24"/>
          <w:lang w:eastAsia="ja-JP"/>
        </w:rPr>
        <w:t>8</w:t>
      </w:r>
      <w:r w:rsidR="00435620" w:rsidRPr="00B75173">
        <w:rPr>
          <w:rFonts w:eastAsia="MS Mincho" w:cs="Arial"/>
          <w:bCs/>
          <w:noProof w:val="0"/>
          <w:sz w:val="24"/>
          <w:szCs w:val="24"/>
          <w:vertAlign w:val="superscript"/>
          <w:lang w:eastAsia="ja-JP"/>
        </w:rPr>
        <w:t>th</w:t>
      </w:r>
      <w:r w:rsidR="00435620" w:rsidRPr="00B75173">
        <w:rPr>
          <w:rFonts w:eastAsia="MS Mincho" w:cs="Arial"/>
          <w:bCs/>
          <w:noProof w:val="0"/>
          <w:sz w:val="24"/>
          <w:szCs w:val="24"/>
          <w:lang w:eastAsia="ja-JP"/>
        </w:rPr>
        <w:t xml:space="preserve"> – </w:t>
      </w:r>
      <w:r w:rsidR="00801B6E">
        <w:rPr>
          <w:rFonts w:eastAsia="MS Mincho" w:cs="Arial"/>
          <w:bCs/>
          <w:noProof w:val="0"/>
          <w:sz w:val="24"/>
          <w:szCs w:val="24"/>
          <w:lang w:eastAsia="ja-JP"/>
        </w:rPr>
        <w:t>2</w:t>
      </w:r>
      <w:r>
        <w:rPr>
          <w:rFonts w:eastAsia="MS Mincho" w:cs="Arial"/>
          <w:bCs/>
          <w:noProof w:val="0"/>
          <w:sz w:val="24"/>
          <w:szCs w:val="24"/>
          <w:lang w:eastAsia="ja-JP"/>
        </w:rPr>
        <w:t>2</w:t>
      </w:r>
      <w:r>
        <w:rPr>
          <w:rFonts w:eastAsia="MS Mincho" w:cs="Arial"/>
          <w:bCs/>
          <w:noProof w:val="0"/>
          <w:sz w:val="24"/>
          <w:szCs w:val="24"/>
          <w:vertAlign w:val="superscript"/>
          <w:lang w:eastAsia="ja-JP"/>
        </w:rPr>
        <w:t>nd</w:t>
      </w:r>
      <w:r w:rsidR="00435620" w:rsidRPr="00B75173">
        <w:rPr>
          <w:rFonts w:eastAsia="MS Mincho" w:cs="Arial"/>
          <w:bCs/>
          <w:noProof w:val="0"/>
          <w:sz w:val="24"/>
          <w:szCs w:val="24"/>
          <w:lang w:eastAsia="ja-JP"/>
        </w:rPr>
        <w:t>, 2019</w:t>
      </w:r>
    </w:p>
    <w:p w14:paraId="52E792E3" w14:textId="77777777" w:rsidR="00135350" w:rsidRPr="00FA7E8D" w:rsidRDefault="00135350" w:rsidP="00C01545">
      <w:pPr>
        <w:spacing w:after="60"/>
        <w:ind w:left="1985" w:hanging="1985"/>
        <w:rPr>
          <w:rFonts w:ascii="Arial" w:hAnsi="Arial" w:cs="Arial"/>
          <w:b/>
          <w:sz w:val="22"/>
          <w:szCs w:val="22"/>
        </w:rPr>
      </w:pPr>
    </w:p>
    <w:p w14:paraId="18FB0049" w14:textId="209A4B7C" w:rsidR="00C01545" w:rsidRPr="00FA7E8D" w:rsidRDefault="00C01545" w:rsidP="00C01545">
      <w:pPr>
        <w:spacing w:after="60"/>
        <w:ind w:left="1985" w:hanging="1985"/>
        <w:rPr>
          <w:rFonts w:ascii="Arial" w:hAnsi="Arial" w:cs="Arial"/>
          <w:b/>
          <w:bCs/>
          <w:sz w:val="22"/>
          <w:szCs w:val="22"/>
        </w:rPr>
      </w:pPr>
      <w:r w:rsidRPr="00FA7E8D">
        <w:rPr>
          <w:rFonts w:ascii="Arial" w:hAnsi="Arial" w:cs="Arial"/>
          <w:b/>
          <w:sz w:val="22"/>
          <w:szCs w:val="22"/>
        </w:rPr>
        <w:t>Agenda item:</w:t>
      </w:r>
      <w:r w:rsidRPr="00FA7E8D">
        <w:rPr>
          <w:rFonts w:ascii="Arial" w:hAnsi="Arial" w:cs="Arial"/>
          <w:b/>
          <w:sz w:val="22"/>
          <w:szCs w:val="22"/>
        </w:rPr>
        <w:tab/>
      </w:r>
      <w:r w:rsidR="00FA7E8D" w:rsidRPr="00FA7E8D">
        <w:rPr>
          <w:rFonts w:ascii="Arial" w:hAnsi="Arial" w:cs="Arial"/>
          <w:b/>
          <w:sz w:val="22"/>
          <w:szCs w:val="22"/>
        </w:rPr>
        <w:t>7.2.4.2.1</w:t>
      </w:r>
    </w:p>
    <w:p w14:paraId="7046A09F" w14:textId="68580A66" w:rsidR="00C01545" w:rsidRPr="00FA7E8D" w:rsidRDefault="00C01545" w:rsidP="00C01545">
      <w:pPr>
        <w:spacing w:after="60"/>
        <w:ind w:left="1985" w:hanging="1985"/>
        <w:rPr>
          <w:rFonts w:ascii="Arial" w:hAnsi="Arial" w:cs="Arial"/>
          <w:b/>
          <w:bCs/>
          <w:sz w:val="22"/>
          <w:szCs w:val="22"/>
        </w:rPr>
      </w:pPr>
      <w:r w:rsidRPr="00FA7E8D">
        <w:rPr>
          <w:rFonts w:ascii="Arial" w:hAnsi="Arial" w:cs="Arial"/>
          <w:b/>
          <w:sz w:val="22"/>
          <w:szCs w:val="22"/>
        </w:rPr>
        <w:t>Title:</w:t>
      </w:r>
      <w:r w:rsidRPr="00FA7E8D">
        <w:rPr>
          <w:rFonts w:ascii="Arial" w:hAnsi="Arial" w:cs="Arial"/>
          <w:b/>
          <w:sz w:val="22"/>
          <w:szCs w:val="22"/>
        </w:rPr>
        <w:tab/>
      </w:r>
      <w:r w:rsidR="0088735E" w:rsidRPr="0088735E">
        <w:rPr>
          <w:rFonts w:ascii="Arial" w:hAnsi="Arial" w:cs="Arial"/>
          <w:b/>
          <w:sz w:val="22"/>
          <w:szCs w:val="22"/>
        </w:rPr>
        <w:t>NR Sidelink Mode-1 resource allocation</w:t>
      </w:r>
    </w:p>
    <w:p w14:paraId="608CE520" w14:textId="77777777" w:rsidR="00C01545" w:rsidRPr="00FA7E8D" w:rsidRDefault="00C01545" w:rsidP="00C01545">
      <w:pPr>
        <w:spacing w:after="60"/>
        <w:ind w:left="1985" w:hanging="1985"/>
        <w:rPr>
          <w:rFonts w:ascii="Arial" w:hAnsi="Arial" w:cs="Arial"/>
          <w:b/>
          <w:bCs/>
          <w:sz w:val="22"/>
          <w:szCs w:val="22"/>
        </w:rPr>
      </w:pPr>
      <w:r w:rsidRPr="00FA7E8D">
        <w:rPr>
          <w:rFonts w:ascii="Arial" w:hAnsi="Arial" w:cs="Arial"/>
          <w:b/>
          <w:sz w:val="22"/>
          <w:szCs w:val="22"/>
        </w:rPr>
        <w:t>Source:</w:t>
      </w:r>
      <w:r w:rsidRPr="00FA7E8D">
        <w:rPr>
          <w:rFonts w:ascii="Arial" w:hAnsi="Arial" w:cs="Arial"/>
          <w:b/>
          <w:bCs/>
          <w:sz w:val="22"/>
          <w:szCs w:val="22"/>
        </w:rPr>
        <w:tab/>
        <w:t>MediaTek Inc.</w:t>
      </w:r>
    </w:p>
    <w:p w14:paraId="183EF616" w14:textId="77777777" w:rsidR="00C01545" w:rsidRPr="00FA7E8D" w:rsidRDefault="00C01545" w:rsidP="00C01545">
      <w:pPr>
        <w:spacing w:after="60"/>
        <w:ind w:left="1985" w:hanging="1985"/>
        <w:rPr>
          <w:rFonts w:ascii="Arial" w:hAnsi="Arial" w:cs="Arial"/>
          <w:b/>
          <w:bCs/>
          <w:sz w:val="22"/>
          <w:szCs w:val="22"/>
        </w:rPr>
      </w:pPr>
      <w:r w:rsidRPr="00FA7E8D">
        <w:rPr>
          <w:rFonts w:ascii="Arial" w:hAnsi="Arial" w:cs="Arial"/>
          <w:b/>
          <w:sz w:val="22"/>
          <w:szCs w:val="22"/>
        </w:rPr>
        <w:t>Document for:</w:t>
      </w:r>
      <w:r w:rsidRPr="00FA7E8D">
        <w:rPr>
          <w:rFonts w:ascii="Arial" w:hAnsi="Arial" w:cs="Arial"/>
          <w:b/>
          <w:bCs/>
          <w:sz w:val="22"/>
          <w:szCs w:val="22"/>
        </w:rPr>
        <w:tab/>
        <w:t>Discussion and Decision</w:t>
      </w:r>
    </w:p>
    <w:p w14:paraId="42736E54" w14:textId="77777777" w:rsidR="002D44AF" w:rsidRPr="00BB336A" w:rsidRDefault="002D44AF" w:rsidP="002D44AF">
      <w:pPr>
        <w:pStyle w:val="Heading1"/>
        <w:rPr>
          <w:rFonts w:cs="Arial"/>
          <w:lang w:val="en-US"/>
        </w:rPr>
      </w:pPr>
      <w:r w:rsidRPr="00BB336A">
        <w:rPr>
          <w:rFonts w:cs="Arial"/>
          <w:lang w:val="en-US" w:eastAsia="zh-TW"/>
        </w:rPr>
        <w:t>Introduction</w:t>
      </w:r>
    </w:p>
    <w:p w14:paraId="6A54B1F4" w14:textId="2691BBF8" w:rsidR="009E0344" w:rsidRDefault="00811EEF" w:rsidP="00CC27CE">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4B3D8F">
        <w:rPr>
          <w:rFonts w:ascii="Times New Roman" w:hAnsi="Times New Roman"/>
          <w:b w:val="0"/>
          <w:bCs/>
          <w:sz w:val="20"/>
          <w:lang w:val="en-US" w:eastAsia="zh-TW"/>
        </w:rPr>
        <w:t>In RAN1</w:t>
      </w:r>
      <w:r w:rsidR="00485D53" w:rsidRPr="004B3D8F">
        <w:rPr>
          <w:rFonts w:ascii="Times New Roman" w:hAnsi="Times New Roman"/>
          <w:b w:val="0"/>
          <w:bCs/>
          <w:sz w:val="20"/>
          <w:lang w:val="en-US" w:eastAsia="zh-TW"/>
        </w:rPr>
        <w:t>#98</w:t>
      </w:r>
      <w:r w:rsidR="00F37023">
        <w:rPr>
          <w:rFonts w:ascii="Times New Roman" w:hAnsi="Times New Roman"/>
          <w:b w:val="0"/>
          <w:bCs/>
          <w:sz w:val="20"/>
          <w:lang w:val="en-US" w:eastAsia="zh-TW"/>
        </w:rPr>
        <w:t>bis</w:t>
      </w:r>
      <w:r w:rsidRPr="004B3D8F">
        <w:rPr>
          <w:rFonts w:ascii="Times New Roman" w:hAnsi="Times New Roman"/>
          <w:b w:val="0"/>
          <w:bCs/>
          <w:sz w:val="20"/>
          <w:lang w:val="en-US" w:eastAsia="zh-TW"/>
        </w:rPr>
        <w:t>, t</w:t>
      </w:r>
      <w:r w:rsidR="009E0344" w:rsidRPr="004B3D8F">
        <w:rPr>
          <w:rFonts w:ascii="Times New Roman" w:hAnsi="Times New Roman"/>
          <w:b w:val="0"/>
          <w:bCs/>
          <w:sz w:val="20"/>
          <w:lang w:val="en-US" w:eastAsia="zh-TW"/>
        </w:rPr>
        <w:t xml:space="preserve">he following agreements were made on </w:t>
      </w:r>
      <w:r w:rsidR="00485D53" w:rsidRPr="004B3D8F">
        <w:rPr>
          <w:rFonts w:ascii="Times New Roman" w:hAnsi="Times New Roman"/>
          <w:b w:val="0"/>
          <w:bCs/>
          <w:sz w:val="20"/>
          <w:lang w:val="en-US" w:eastAsia="zh-TW"/>
        </w:rPr>
        <w:t xml:space="preserve">NR sidelink </w:t>
      </w:r>
      <w:r w:rsidR="009E0344" w:rsidRPr="004B3D8F">
        <w:rPr>
          <w:rFonts w:ascii="Times New Roman" w:hAnsi="Times New Roman"/>
          <w:b w:val="0"/>
          <w:bCs/>
          <w:sz w:val="20"/>
          <w:lang w:val="en-US" w:eastAsia="zh-TW"/>
        </w:rPr>
        <w:t>Mode-1 resource allocation [</w:t>
      </w:r>
      <w:r w:rsidR="00FB4C3D" w:rsidRPr="004B3D8F">
        <w:rPr>
          <w:rFonts w:ascii="Times New Roman" w:hAnsi="Times New Roman"/>
          <w:b w:val="0"/>
          <w:bCs/>
          <w:sz w:val="20"/>
          <w:lang w:val="en-US" w:eastAsia="zh-TW"/>
        </w:rPr>
        <w:t>1</w:t>
      </w:r>
      <w:r w:rsidR="009E0344" w:rsidRPr="004B3D8F">
        <w:rPr>
          <w:rFonts w:ascii="Times New Roman" w:hAnsi="Times New Roman"/>
          <w:b w:val="0"/>
          <w:bCs/>
          <w:sz w:val="20"/>
          <w:lang w:val="en-US" w:eastAsia="zh-TW"/>
        </w:rPr>
        <w:t>].</w:t>
      </w:r>
    </w:p>
    <w:p w14:paraId="7E557A37" w14:textId="77777777" w:rsidR="004E4B7A" w:rsidRPr="004B3D8F" w:rsidRDefault="004E4B7A" w:rsidP="00CC27CE">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tbl>
      <w:tblPr>
        <w:tblStyle w:val="TableGrid"/>
        <w:tblW w:w="0" w:type="auto"/>
        <w:tblInd w:w="175" w:type="dxa"/>
        <w:tblLook w:val="04A0" w:firstRow="1" w:lastRow="0" w:firstColumn="1" w:lastColumn="0" w:noHBand="0" w:noVBand="1"/>
      </w:tblPr>
      <w:tblGrid>
        <w:gridCol w:w="9456"/>
      </w:tblGrid>
      <w:tr w:rsidR="009E0344" w14:paraId="58CEB698" w14:textId="77777777" w:rsidTr="006E52F4">
        <w:tc>
          <w:tcPr>
            <w:tcW w:w="9456" w:type="dxa"/>
          </w:tcPr>
          <w:p w14:paraId="5977B0F2" w14:textId="77777777" w:rsidR="00F37023" w:rsidRPr="00F37023" w:rsidRDefault="00F37023" w:rsidP="00F37023">
            <w:pPr>
              <w:spacing w:after="0"/>
              <w:rPr>
                <w:rFonts w:eastAsia="Batang"/>
                <w:lang w:val="en-GB" w:eastAsia="x-none"/>
              </w:rPr>
            </w:pPr>
            <w:r w:rsidRPr="00F37023">
              <w:rPr>
                <w:rFonts w:eastAsia="Batang"/>
                <w:highlight w:val="green"/>
                <w:lang w:val="en-GB" w:eastAsia="x-none"/>
              </w:rPr>
              <w:t>Agreements</w:t>
            </w:r>
            <w:r w:rsidRPr="00F37023">
              <w:rPr>
                <w:rFonts w:eastAsia="Batang"/>
                <w:lang w:val="en-GB" w:eastAsia="x-none"/>
              </w:rPr>
              <w:t>:</w:t>
            </w:r>
          </w:p>
          <w:p w14:paraId="5FCC092E" w14:textId="77777777" w:rsidR="00F37023" w:rsidRPr="00F37023" w:rsidRDefault="00F37023" w:rsidP="00F37023">
            <w:pPr>
              <w:numPr>
                <w:ilvl w:val="0"/>
                <w:numId w:val="46"/>
              </w:numPr>
              <w:spacing w:after="0" w:line="259" w:lineRule="auto"/>
              <w:rPr>
                <w:rFonts w:eastAsia="SimSun"/>
                <w:lang w:val="en-GB" w:eastAsia="ja-JP"/>
              </w:rPr>
            </w:pPr>
            <w:r w:rsidRPr="00F37023">
              <w:rPr>
                <w:rFonts w:eastAsia="SimSun"/>
                <w:lang w:val="en-GB" w:eastAsia="ja-JP"/>
              </w:rPr>
              <w:t>To signal the gap between DCI reception and the first sidelink transmission scheduled by DCI:</w:t>
            </w:r>
          </w:p>
          <w:p w14:paraId="31891EAD" w14:textId="77777777" w:rsidR="00F37023" w:rsidRPr="00F37023" w:rsidRDefault="00F37023" w:rsidP="00F37023">
            <w:pPr>
              <w:numPr>
                <w:ilvl w:val="1"/>
                <w:numId w:val="46"/>
              </w:numPr>
              <w:spacing w:after="0" w:line="259" w:lineRule="auto"/>
              <w:rPr>
                <w:rFonts w:eastAsia="SimSun"/>
                <w:lang w:val="en-GB" w:eastAsia="ja-JP"/>
              </w:rPr>
            </w:pPr>
            <w:r w:rsidRPr="00F37023">
              <w:rPr>
                <w:rFonts w:eastAsia="SimSun"/>
                <w:lang w:val="en-GB" w:eastAsia="ja-JP"/>
              </w:rPr>
              <w:t>A table of values is configured by RRC.</w:t>
            </w:r>
          </w:p>
          <w:p w14:paraId="746A9B13" w14:textId="77777777" w:rsidR="00F37023" w:rsidRPr="00F37023" w:rsidRDefault="00F37023" w:rsidP="00F37023">
            <w:pPr>
              <w:numPr>
                <w:ilvl w:val="1"/>
                <w:numId w:val="46"/>
              </w:numPr>
              <w:spacing w:after="0" w:line="259" w:lineRule="auto"/>
              <w:rPr>
                <w:rFonts w:eastAsia="SimSun"/>
                <w:lang w:val="en-GB" w:eastAsia="ja-JP"/>
              </w:rPr>
            </w:pPr>
            <w:r w:rsidRPr="00F37023">
              <w:rPr>
                <w:rFonts w:eastAsia="SimSun"/>
                <w:lang w:val="en-GB" w:eastAsia="ja-JP"/>
              </w:rPr>
              <w:t>DCI determines which of the configured values is used.</w:t>
            </w:r>
          </w:p>
          <w:p w14:paraId="38CC2C00" w14:textId="77777777" w:rsidR="00F37023" w:rsidRPr="00F37023" w:rsidRDefault="00F37023" w:rsidP="00F37023">
            <w:pPr>
              <w:numPr>
                <w:ilvl w:val="1"/>
                <w:numId w:val="46"/>
              </w:numPr>
              <w:spacing w:after="0" w:line="259" w:lineRule="auto"/>
              <w:rPr>
                <w:rFonts w:eastAsia="SimSun"/>
                <w:lang w:val="en-GB" w:eastAsia="ja-JP"/>
              </w:rPr>
            </w:pPr>
            <w:r w:rsidRPr="00F37023">
              <w:rPr>
                <w:rFonts w:eastAsia="SimSun"/>
                <w:lang w:val="en-GB" w:eastAsia="ja-JP"/>
              </w:rPr>
              <w:t>FFS how to determine the slot for the first sidelink transmission (e.g., based on the indicated value, potential async between Uu &amp; SL, different numerologies, etc.)</w:t>
            </w:r>
          </w:p>
          <w:p w14:paraId="0BC0DED5" w14:textId="77777777" w:rsidR="00F37023" w:rsidRPr="00F37023" w:rsidRDefault="00F37023" w:rsidP="00F37023">
            <w:pPr>
              <w:numPr>
                <w:ilvl w:val="1"/>
                <w:numId w:val="46"/>
              </w:numPr>
              <w:spacing w:after="0" w:line="259" w:lineRule="auto"/>
              <w:rPr>
                <w:rFonts w:eastAsia="SimSun"/>
                <w:lang w:val="en-GB" w:eastAsia="ja-JP"/>
              </w:rPr>
            </w:pPr>
            <w:r w:rsidRPr="00F37023">
              <w:rPr>
                <w:rFonts w:eastAsia="SimSun"/>
                <w:lang w:val="en-GB" w:eastAsia="ja-JP"/>
              </w:rPr>
              <w:t>FFS if the gap is in physical or logical slots.</w:t>
            </w:r>
          </w:p>
          <w:p w14:paraId="4E38E9E0" w14:textId="77777777" w:rsidR="009E0344" w:rsidRDefault="009E0344" w:rsidP="00576212">
            <w:pPr>
              <w:spacing w:after="0"/>
            </w:pPr>
          </w:p>
          <w:p w14:paraId="7B1A56A8" w14:textId="77777777" w:rsidR="00F37023" w:rsidRPr="00F37023" w:rsidRDefault="00F37023" w:rsidP="00F37023">
            <w:pPr>
              <w:spacing w:after="0"/>
              <w:rPr>
                <w:rFonts w:eastAsia="Batang"/>
                <w:lang w:val="en-GB" w:eastAsia="x-none"/>
              </w:rPr>
            </w:pPr>
            <w:r w:rsidRPr="00F37023">
              <w:rPr>
                <w:rFonts w:eastAsia="Batang"/>
                <w:highlight w:val="green"/>
                <w:lang w:val="en-GB" w:eastAsia="x-none"/>
              </w:rPr>
              <w:t>Agreements</w:t>
            </w:r>
            <w:r w:rsidRPr="00F37023">
              <w:rPr>
                <w:rFonts w:eastAsia="Batang"/>
                <w:lang w:val="en-GB" w:eastAsia="x-none"/>
              </w:rPr>
              <w:t>: (updated on Saturday as follows)</w:t>
            </w:r>
          </w:p>
          <w:p w14:paraId="3C7B6BFC" w14:textId="77777777" w:rsidR="00F37023" w:rsidRPr="00F37023" w:rsidRDefault="00F37023" w:rsidP="00F37023">
            <w:pPr>
              <w:spacing w:after="0"/>
              <w:rPr>
                <w:rFonts w:eastAsia="Batang"/>
                <w:color w:val="000000"/>
                <w:lang w:val="en-GB" w:eastAsia="x-none"/>
              </w:rPr>
            </w:pPr>
            <w:r w:rsidRPr="00F37023">
              <w:rPr>
                <w:rFonts w:eastAsia="Batang"/>
                <w:color w:val="000000"/>
                <w:lang w:val="en-GB" w:eastAsia="x-none"/>
              </w:rPr>
              <w:t xml:space="preserve">For reporting SL HARQ-ACK to the gNB: </w:t>
            </w:r>
          </w:p>
          <w:p w14:paraId="65EA6D40" w14:textId="77777777" w:rsidR="00F37023" w:rsidRPr="00F37023" w:rsidRDefault="00F37023" w:rsidP="00F37023">
            <w:pPr>
              <w:numPr>
                <w:ilvl w:val="0"/>
                <w:numId w:val="47"/>
              </w:numPr>
              <w:overflowPunct w:val="0"/>
              <w:autoSpaceDE w:val="0"/>
              <w:autoSpaceDN w:val="0"/>
              <w:adjustRightInd w:val="0"/>
              <w:spacing w:after="0"/>
              <w:ind w:hanging="357"/>
              <w:contextualSpacing/>
              <w:textAlignment w:val="baseline"/>
              <w:rPr>
                <w:rFonts w:eastAsia="SimSun"/>
                <w:lang w:val="en-GB" w:eastAsia="ja-JP"/>
              </w:rPr>
            </w:pPr>
            <w:r w:rsidRPr="00F37023">
              <w:rPr>
                <w:rFonts w:eastAsia="SimSun"/>
                <w:lang w:val="en-GB" w:eastAsia="ja-JP"/>
              </w:rPr>
              <w:t xml:space="preserve">For dynamic grant and configured grant type-2 in SL, the Rel-15 procedure and signalling for DL HARQ-ACK are reused for the purpose of selecting PUCCH offset/resource and format in UL. </w:t>
            </w:r>
          </w:p>
          <w:p w14:paraId="6D6E0DC2" w14:textId="77777777" w:rsidR="00F37023" w:rsidRPr="00F37023" w:rsidRDefault="00F37023" w:rsidP="00F37023">
            <w:pPr>
              <w:numPr>
                <w:ilvl w:val="1"/>
                <w:numId w:val="47"/>
              </w:numPr>
              <w:spacing w:after="0" w:line="259" w:lineRule="auto"/>
              <w:ind w:hanging="357"/>
              <w:rPr>
                <w:rFonts w:eastAsia="SimSun"/>
                <w:color w:val="FF0000"/>
                <w:u w:val="single"/>
                <w:lang w:val="en-GB" w:eastAsia="ja-JP"/>
              </w:rPr>
            </w:pPr>
            <w:r w:rsidRPr="00F37023">
              <w:rPr>
                <w:rFonts w:eastAsia="SimSun"/>
                <w:color w:val="FF0000"/>
                <w:u w:val="single"/>
                <w:lang w:val="en-GB" w:eastAsia="ja-JP"/>
              </w:rPr>
              <w:t>The configuration for SL is separate from Uu link for a UE</w:t>
            </w:r>
          </w:p>
          <w:p w14:paraId="3F8FF277" w14:textId="73E38CE8" w:rsidR="00F37023" w:rsidRDefault="004E4B7A" w:rsidP="00F37023">
            <w:pPr>
              <w:numPr>
                <w:ilvl w:val="1"/>
                <w:numId w:val="47"/>
              </w:numPr>
              <w:overflowPunct w:val="0"/>
              <w:autoSpaceDE w:val="0"/>
              <w:autoSpaceDN w:val="0"/>
              <w:adjustRightInd w:val="0"/>
              <w:spacing w:after="0"/>
              <w:contextualSpacing/>
              <w:textAlignment w:val="baseline"/>
              <w:rPr>
                <w:rFonts w:eastAsia="SimSun"/>
                <w:lang w:val="en-GB" w:eastAsia="ja-JP"/>
              </w:rPr>
            </w:pPr>
            <w:r>
              <w:rPr>
                <w:rFonts w:eastAsia="SimSun"/>
                <w:lang w:val="en-GB" w:eastAsia="ja-JP"/>
              </w:rPr>
              <w:t>FFS how to indicat</w:t>
            </w:r>
            <w:r w:rsidR="00F37023" w:rsidRPr="00F37023">
              <w:rPr>
                <w:rFonts w:eastAsia="SimSun"/>
                <w:lang w:val="en-GB" w:eastAsia="ja-JP"/>
              </w:rPr>
              <w:t>e timing of transmission in PUCCH, including whether physical or logical slots are used</w:t>
            </w:r>
          </w:p>
          <w:p w14:paraId="5CEE3E86" w14:textId="10559D23" w:rsidR="00576212" w:rsidRPr="00F37023" w:rsidRDefault="00F37023" w:rsidP="00F37023">
            <w:pPr>
              <w:numPr>
                <w:ilvl w:val="0"/>
                <w:numId w:val="47"/>
              </w:numPr>
              <w:overflowPunct w:val="0"/>
              <w:autoSpaceDE w:val="0"/>
              <w:autoSpaceDN w:val="0"/>
              <w:adjustRightInd w:val="0"/>
              <w:spacing w:after="0"/>
              <w:contextualSpacing/>
              <w:textAlignment w:val="baseline"/>
              <w:rPr>
                <w:rFonts w:eastAsia="SimSun"/>
                <w:lang w:val="en-GB" w:eastAsia="ja-JP"/>
              </w:rPr>
            </w:pPr>
            <w:r w:rsidRPr="00F37023">
              <w:rPr>
                <w:rFonts w:ascii="Times" w:eastAsia="Batang" w:hAnsi="Times"/>
                <w:szCs w:val="24"/>
                <w:lang w:val="en-GB"/>
              </w:rPr>
              <w:t>For configured grant type-1 in SL, RRC is used to configure PUCCH offset/resource and format in UL (if supported)</w:t>
            </w:r>
          </w:p>
          <w:p w14:paraId="3F7A0A2D" w14:textId="77777777" w:rsidR="00F37023" w:rsidRPr="00F37023" w:rsidRDefault="00F37023" w:rsidP="00F37023">
            <w:pPr>
              <w:overflowPunct w:val="0"/>
              <w:autoSpaceDE w:val="0"/>
              <w:autoSpaceDN w:val="0"/>
              <w:adjustRightInd w:val="0"/>
              <w:spacing w:after="0"/>
              <w:contextualSpacing/>
              <w:textAlignment w:val="baseline"/>
              <w:rPr>
                <w:rFonts w:eastAsia="SimSun"/>
                <w:lang w:val="en-GB" w:eastAsia="ja-JP"/>
              </w:rPr>
            </w:pPr>
          </w:p>
          <w:p w14:paraId="3C155B90" w14:textId="77777777" w:rsidR="00F37023" w:rsidRPr="00F37023" w:rsidRDefault="00F37023" w:rsidP="00F37023">
            <w:pPr>
              <w:spacing w:after="0"/>
              <w:rPr>
                <w:rFonts w:ascii="Times" w:eastAsia="Batang" w:hAnsi="Times"/>
                <w:lang w:val="en-GB" w:eastAsia="x-none"/>
              </w:rPr>
            </w:pPr>
            <w:r w:rsidRPr="00F37023">
              <w:rPr>
                <w:rFonts w:ascii="Times" w:eastAsia="Batang" w:hAnsi="Times"/>
                <w:highlight w:val="green"/>
                <w:lang w:val="en-GB" w:eastAsia="x-none"/>
              </w:rPr>
              <w:t>Agreements</w:t>
            </w:r>
            <w:r w:rsidRPr="00F37023">
              <w:rPr>
                <w:rFonts w:ascii="Times" w:eastAsia="Batang" w:hAnsi="Times"/>
                <w:lang w:val="en-GB" w:eastAsia="x-none"/>
              </w:rPr>
              <w:t>:</w:t>
            </w:r>
          </w:p>
          <w:p w14:paraId="1A666673" w14:textId="77777777" w:rsidR="00F37023" w:rsidRPr="00F37023" w:rsidRDefault="00F37023" w:rsidP="00F37023">
            <w:pPr>
              <w:numPr>
                <w:ilvl w:val="0"/>
                <w:numId w:val="48"/>
              </w:numPr>
              <w:overflowPunct w:val="0"/>
              <w:autoSpaceDE w:val="0"/>
              <w:autoSpaceDN w:val="0"/>
              <w:adjustRightInd w:val="0"/>
              <w:spacing w:after="0"/>
              <w:contextualSpacing/>
              <w:textAlignment w:val="baseline"/>
              <w:rPr>
                <w:rFonts w:eastAsia="SimSun"/>
                <w:lang w:val="en-GB" w:eastAsia="ja-JP"/>
              </w:rPr>
            </w:pPr>
            <w:r w:rsidRPr="00F37023">
              <w:rPr>
                <w:rFonts w:eastAsia="SimSun"/>
                <w:lang w:val="en-GB" w:eastAsia="ja-JP"/>
              </w:rPr>
              <w:t>In Mode-1, for a UE, for each of the configured MCS tables (for both DG &amp; CG):</w:t>
            </w:r>
          </w:p>
          <w:p w14:paraId="65751A06" w14:textId="77777777" w:rsidR="00F37023" w:rsidRPr="00F37023" w:rsidRDefault="00F37023" w:rsidP="00F37023">
            <w:pPr>
              <w:numPr>
                <w:ilvl w:val="1"/>
                <w:numId w:val="48"/>
              </w:numPr>
              <w:overflowPunct w:val="0"/>
              <w:autoSpaceDE w:val="0"/>
              <w:autoSpaceDN w:val="0"/>
              <w:adjustRightInd w:val="0"/>
              <w:spacing w:after="0"/>
              <w:contextualSpacing/>
              <w:textAlignment w:val="baseline"/>
              <w:rPr>
                <w:rFonts w:eastAsia="SimSun"/>
                <w:lang w:val="en-GB" w:eastAsia="ja-JP"/>
              </w:rPr>
            </w:pPr>
            <w:r w:rsidRPr="00F37023">
              <w:rPr>
                <w:rFonts w:eastAsia="SimSun"/>
                <w:lang w:val="en-GB" w:eastAsia="ja-JP"/>
              </w:rPr>
              <w:t xml:space="preserve">If no MCS is configured, UE autonomously selects MCS from the full range of values </w:t>
            </w:r>
          </w:p>
          <w:p w14:paraId="5874469F" w14:textId="77777777" w:rsidR="00F37023" w:rsidRPr="00F37023" w:rsidRDefault="00F37023" w:rsidP="00F37023">
            <w:pPr>
              <w:numPr>
                <w:ilvl w:val="2"/>
                <w:numId w:val="48"/>
              </w:numPr>
              <w:overflowPunct w:val="0"/>
              <w:autoSpaceDE w:val="0"/>
              <w:autoSpaceDN w:val="0"/>
              <w:adjustRightInd w:val="0"/>
              <w:spacing w:after="0"/>
              <w:contextualSpacing/>
              <w:textAlignment w:val="baseline"/>
              <w:rPr>
                <w:rFonts w:eastAsia="SimSun"/>
                <w:lang w:val="en-GB" w:eastAsia="ja-JP"/>
              </w:rPr>
            </w:pPr>
            <w:r w:rsidRPr="00F37023">
              <w:rPr>
                <w:rFonts w:eastAsia="SimSun"/>
                <w:lang w:val="en-GB" w:eastAsia="ja-JP"/>
              </w:rPr>
              <w:t>Up to UE implementation</w:t>
            </w:r>
          </w:p>
          <w:p w14:paraId="7FC637EC" w14:textId="77777777" w:rsidR="00F37023" w:rsidRPr="00F37023" w:rsidRDefault="00F37023" w:rsidP="00F37023">
            <w:pPr>
              <w:numPr>
                <w:ilvl w:val="2"/>
                <w:numId w:val="48"/>
              </w:numPr>
              <w:overflowPunct w:val="0"/>
              <w:autoSpaceDE w:val="0"/>
              <w:autoSpaceDN w:val="0"/>
              <w:adjustRightInd w:val="0"/>
              <w:spacing w:after="0"/>
              <w:contextualSpacing/>
              <w:textAlignment w:val="baseline"/>
              <w:rPr>
                <w:rFonts w:eastAsia="SimSun"/>
                <w:lang w:val="en-GB" w:eastAsia="ja-JP"/>
              </w:rPr>
            </w:pPr>
            <w:r w:rsidRPr="00F37023">
              <w:rPr>
                <w:rFonts w:eastAsia="SimSun"/>
                <w:lang w:val="en-GB" w:eastAsia="ja-JP"/>
              </w:rPr>
              <w:t>FFS details for the MCS table</w:t>
            </w:r>
          </w:p>
          <w:p w14:paraId="725C43BB" w14:textId="77777777" w:rsidR="00F37023" w:rsidRPr="00F37023" w:rsidRDefault="00F37023" w:rsidP="00F37023">
            <w:pPr>
              <w:numPr>
                <w:ilvl w:val="1"/>
                <w:numId w:val="48"/>
              </w:numPr>
              <w:overflowPunct w:val="0"/>
              <w:autoSpaceDE w:val="0"/>
              <w:autoSpaceDN w:val="0"/>
              <w:adjustRightInd w:val="0"/>
              <w:spacing w:after="0"/>
              <w:contextualSpacing/>
              <w:textAlignment w:val="baseline"/>
              <w:rPr>
                <w:rFonts w:eastAsia="SimSun"/>
                <w:lang w:val="en-GB" w:eastAsia="ja-JP"/>
              </w:rPr>
            </w:pPr>
            <w:r w:rsidRPr="00F37023">
              <w:rPr>
                <w:rFonts w:eastAsia="SimSun"/>
                <w:lang w:val="en-GB" w:eastAsia="ja-JP"/>
              </w:rPr>
              <w:t>If a single MCS is configured, the MCS is used by the UE</w:t>
            </w:r>
          </w:p>
          <w:p w14:paraId="589F4575" w14:textId="77777777" w:rsidR="00F37023" w:rsidRPr="00F37023" w:rsidRDefault="00F37023" w:rsidP="00F37023">
            <w:pPr>
              <w:numPr>
                <w:ilvl w:val="1"/>
                <w:numId w:val="48"/>
              </w:numPr>
              <w:overflowPunct w:val="0"/>
              <w:autoSpaceDE w:val="0"/>
              <w:autoSpaceDN w:val="0"/>
              <w:adjustRightInd w:val="0"/>
              <w:spacing w:after="0"/>
              <w:contextualSpacing/>
              <w:textAlignment w:val="baseline"/>
              <w:rPr>
                <w:rFonts w:eastAsia="SimSun"/>
                <w:lang w:val="en-GB" w:eastAsia="ja-JP"/>
              </w:rPr>
            </w:pPr>
            <w:r w:rsidRPr="00F37023">
              <w:rPr>
                <w:rFonts w:eastAsia="SimSun"/>
                <w:lang w:val="en-GB" w:eastAsia="ja-JP"/>
              </w:rPr>
              <w:t>If a range of two or more MCSs are configured, UE autonomously selects the MCS from the configured values</w:t>
            </w:r>
          </w:p>
          <w:p w14:paraId="1FECAEC7" w14:textId="527B7656" w:rsidR="00F37023" w:rsidRPr="00F37023" w:rsidRDefault="00F37023" w:rsidP="00F37023">
            <w:pPr>
              <w:numPr>
                <w:ilvl w:val="2"/>
                <w:numId w:val="48"/>
              </w:numPr>
              <w:overflowPunct w:val="0"/>
              <w:autoSpaceDE w:val="0"/>
              <w:autoSpaceDN w:val="0"/>
              <w:adjustRightInd w:val="0"/>
              <w:spacing w:after="0"/>
              <w:contextualSpacing/>
              <w:textAlignment w:val="baseline"/>
              <w:rPr>
                <w:rFonts w:eastAsia="SimSun"/>
                <w:lang w:val="en-GB" w:eastAsia="ja-JP"/>
              </w:rPr>
            </w:pPr>
            <w:r w:rsidRPr="00F37023">
              <w:rPr>
                <w:rFonts w:eastAsia="SimSun"/>
                <w:lang w:val="en-GB" w:eastAsia="ja-JP"/>
              </w:rPr>
              <w:t>Up to UE implementation</w:t>
            </w:r>
          </w:p>
          <w:p w14:paraId="55F9CF40" w14:textId="77777777" w:rsidR="00F37023" w:rsidRPr="00F37023" w:rsidRDefault="00F37023" w:rsidP="00F37023">
            <w:pPr>
              <w:spacing w:after="0"/>
              <w:rPr>
                <w:rFonts w:ascii="Times" w:eastAsia="Batang" w:hAnsi="Times"/>
                <w:lang w:val="en-GB" w:eastAsia="x-none"/>
              </w:rPr>
            </w:pPr>
            <w:r w:rsidRPr="00F37023">
              <w:rPr>
                <w:rFonts w:ascii="Times" w:eastAsia="Batang" w:hAnsi="Times"/>
                <w:highlight w:val="green"/>
                <w:lang w:val="en-GB" w:eastAsia="x-none"/>
              </w:rPr>
              <w:t>Agreements</w:t>
            </w:r>
            <w:r w:rsidRPr="00F37023">
              <w:rPr>
                <w:rFonts w:ascii="Times" w:eastAsia="Batang" w:hAnsi="Times"/>
                <w:lang w:val="en-GB" w:eastAsia="x-none"/>
              </w:rPr>
              <w:t>:</w:t>
            </w:r>
          </w:p>
          <w:p w14:paraId="6B90A49C" w14:textId="77777777" w:rsidR="00F37023" w:rsidRPr="00F37023" w:rsidRDefault="00F37023" w:rsidP="00F37023">
            <w:pPr>
              <w:numPr>
                <w:ilvl w:val="0"/>
                <w:numId w:val="48"/>
              </w:numPr>
              <w:overflowPunct w:val="0"/>
              <w:autoSpaceDE w:val="0"/>
              <w:autoSpaceDN w:val="0"/>
              <w:adjustRightInd w:val="0"/>
              <w:spacing w:after="0"/>
              <w:contextualSpacing/>
              <w:textAlignment w:val="baseline"/>
              <w:rPr>
                <w:rFonts w:eastAsia="SimSun"/>
                <w:lang w:val="en-GB" w:eastAsia="ja-JP"/>
              </w:rPr>
            </w:pPr>
            <w:r w:rsidRPr="00F37023">
              <w:rPr>
                <w:rFonts w:eastAsia="SimSun"/>
                <w:lang w:val="en-GB" w:eastAsia="ja-JP"/>
              </w:rPr>
              <w:t>Two different UE-specific SL RNTIs are introduced for Mode-1 scheduling: one for CRC scrambling in DCI for a dynamic grant and the other one for CRC scrambling in DCI for a configured grant type-2.</w:t>
            </w:r>
          </w:p>
          <w:p w14:paraId="2707F720" w14:textId="77777777" w:rsidR="00F37023" w:rsidRPr="00F37023" w:rsidRDefault="00F37023" w:rsidP="00F37023">
            <w:pPr>
              <w:numPr>
                <w:ilvl w:val="1"/>
                <w:numId w:val="48"/>
              </w:numPr>
              <w:overflowPunct w:val="0"/>
              <w:autoSpaceDE w:val="0"/>
              <w:autoSpaceDN w:val="0"/>
              <w:adjustRightInd w:val="0"/>
              <w:spacing w:after="0"/>
              <w:contextualSpacing/>
              <w:textAlignment w:val="baseline"/>
              <w:rPr>
                <w:rFonts w:eastAsia="SimSun"/>
                <w:lang w:val="en-GB" w:eastAsia="ja-JP"/>
              </w:rPr>
            </w:pPr>
            <w:r w:rsidRPr="00F37023">
              <w:rPr>
                <w:rFonts w:eastAsia="SimSun"/>
                <w:lang w:val="en-GB" w:eastAsia="ja-JP"/>
              </w:rPr>
              <w:t>The two above DCIs have the same size</w:t>
            </w:r>
          </w:p>
          <w:p w14:paraId="064436D3" w14:textId="77777777" w:rsidR="00F37023" w:rsidRDefault="00F37023" w:rsidP="00F37023">
            <w:pPr>
              <w:spacing w:after="0"/>
              <w:rPr>
                <w:rFonts w:ascii="Times" w:eastAsia="Batang" w:hAnsi="Times"/>
                <w:highlight w:val="green"/>
                <w:lang w:val="en-GB" w:eastAsia="x-none"/>
              </w:rPr>
            </w:pPr>
          </w:p>
          <w:p w14:paraId="77A0433D" w14:textId="77777777" w:rsidR="00F37023" w:rsidRPr="00F37023" w:rsidRDefault="00F37023" w:rsidP="00F37023">
            <w:pPr>
              <w:spacing w:after="0"/>
              <w:rPr>
                <w:rFonts w:ascii="Times" w:eastAsia="Batang" w:hAnsi="Times"/>
                <w:lang w:val="en-GB" w:eastAsia="x-none"/>
              </w:rPr>
            </w:pPr>
            <w:r w:rsidRPr="00F37023">
              <w:rPr>
                <w:rFonts w:ascii="Times" w:eastAsia="Batang" w:hAnsi="Times"/>
                <w:highlight w:val="green"/>
                <w:lang w:val="en-GB" w:eastAsia="x-none"/>
              </w:rPr>
              <w:t>Agreements</w:t>
            </w:r>
            <w:r w:rsidRPr="00F37023">
              <w:rPr>
                <w:rFonts w:ascii="Times" w:eastAsia="Batang" w:hAnsi="Times"/>
                <w:lang w:val="en-GB" w:eastAsia="x-none"/>
              </w:rPr>
              <w:t>:</w:t>
            </w:r>
          </w:p>
          <w:p w14:paraId="5A407957" w14:textId="77777777" w:rsidR="00F37023" w:rsidRPr="00F37023" w:rsidRDefault="00F37023" w:rsidP="00F37023">
            <w:pPr>
              <w:numPr>
                <w:ilvl w:val="0"/>
                <w:numId w:val="48"/>
              </w:numPr>
              <w:overflowPunct w:val="0"/>
              <w:autoSpaceDE w:val="0"/>
              <w:autoSpaceDN w:val="0"/>
              <w:adjustRightInd w:val="0"/>
              <w:spacing w:after="0"/>
              <w:contextualSpacing/>
              <w:textAlignment w:val="baseline"/>
              <w:rPr>
                <w:rFonts w:eastAsia="SimSun"/>
                <w:lang w:val="en-GB" w:eastAsia="ja-JP"/>
              </w:rPr>
            </w:pPr>
            <w:r w:rsidRPr="00F37023">
              <w:rPr>
                <w:rFonts w:eastAsia="SimSun"/>
                <w:lang w:eastAsia="ja-JP"/>
              </w:rPr>
              <w:t>Multiple type-1 configured grants per UE are supported when LTE Uu controls NR SL</w:t>
            </w:r>
          </w:p>
          <w:p w14:paraId="4ECDC12D" w14:textId="77777777" w:rsidR="00576212" w:rsidRDefault="00F37023" w:rsidP="00576212">
            <w:pPr>
              <w:numPr>
                <w:ilvl w:val="1"/>
                <w:numId w:val="48"/>
              </w:numPr>
              <w:overflowPunct w:val="0"/>
              <w:autoSpaceDE w:val="0"/>
              <w:autoSpaceDN w:val="0"/>
              <w:adjustRightInd w:val="0"/>
              <w:spacing w:after="0"/>
              <w:contextualSpacing/>
              <w:textAlignment w:val="baseline"/>
              <w:rPr>
                <w:rFonts w:eastAsia="SimSun"/>
                <w:lang w:val="en-GB" w:eastAsia="ja-JP"/>
              </w:rPr>
            </w:pPr>
            <w:r w:rsidRPr="00F37023">
              <w:rPr>
                <w:rFonts w:eastAsia="SimSun"/>
                <w:lang w:val="en-GB" w:eastAsia="ja-JP"/>
              </w:rPr>
              <w:t>Up to the same max number of type-1 configured grants per UE when NR Uu controls NR SL</w:t>
            </w:r>
          </w:p>
          <w:p w14:paraId="4678C6A5" w14:textId="77777777" w:rsidR="00F37023" w:rsidRDefault="00F37023" w:rsidP="00F37023">
            <w:pPr>
              <w:overflowPunct w:val="0"/>
              <w:autoSpaceDE w:val="0"/>
              <w:autoSpaceDN w:val="0"/>
              <w:adjustRightInd w:val="0"/>
              <w:spacing w:after="0"/>
              <w:contextualSpacing/>
              <w:textAlignment w:val="baseline"/>
              <w:rPr>
                <w:rFonts w:eastAsia="SimSun"/>
                <w:lang w:val="en-GB" w:eastAsia="ja-JP"/>
              </w:rPr>
            </w:pPr>
          </w:p>
          <w:p w14:paraId="3405940F" w14:textId="77777777" w:rsidR="00F37023" w:rsidRPr="00F37023" w:rsidRDefault="00F37023" w:rsidP="00F37023">
            <w:pPr>
              <w:spacing w:after="0"/>
              <w:rPr>
                <w:rFonts w:ascii="Times" w:eastAsia="Batang" w:hAnsi="Times"/>
                <w:lang w:eastAsia="x-none"/>
              </w:rPr>
            </w:pPr>
            <w:r w:rsidRPr="00F37023">
              <w:rPr>
                <w:rFonts w:ascii="Times" w:eastAsia="Batang" w:hAnsi="Times"/>
                <w:highlight w:val="green"/>
                <w:lang w:eastAsia="x-none"/>
              </w:rPr>
              <w:t>Agreements</w:t>
            </w:r>
            <w:r w:rsidRPr="00F37023">
              <w:rPr>
                <w:rFonts w:ascii="Times" w:eastAsia="Batang" w:hAnsi="Times"/>
                <w:lang w:eastAsia="x-none"/>
              </w:rPr>
              <w:t>:</w:t>
            </w:r>
          </w:p>
          <w:p w14:paraId="550DCB14" w14:textId="77777777" w:rsidR="00F37023" w:rsidRPr="00F37023" w:rsidRDefault="00F37023" w:rsidP="00F37023">
            <w:pPr>
              <w:numPr>
                <w:ilvl w:val="0"/>
                <w:numId w:val="48"/>
              </w:numPr>
              <w:overflowPunct w:val="0"/>
              <w:autoSpaceDE w:val="0"/>
              <w:autoSpaceDN w:val="0"/>
              <w:adjustRightInd w:val="0"/>
              <w:spacing w:after="0"/>
              <w:contextualSpacing/>
              <w:textAlignment w:val="baseline"/>
              <w:rPr>
                <w:rFonts w:eastAsia="SimSun"/>
                <w:lang w:val="en-GB" w:eastAsia="ja-JP"/>
              </w:rPr>
            </w:pPr>
            <w:r w:rsidRPr="00F37023">
              <w:rPr>
                <w:rFonts w:eastAsia="SimSun"/>
                <w:lang w:eastAsia="ja-JP"/>
              </w:rPr>
              <w:t>For a configured grant in Mode 1 when using SL HARQ feedback:</w:t>
            </w:r>
          </w:p>
          <w:p w14:paraId="0D34B0FC" w14:textId="77777777" w:rsidR="00F37023" w:rsidRPr="00F37023" w:rsidRDefault="00F37023" w:rsidP="00F37023">
            <w:pPr>
              <w:numPr>
                <w:ilvl w:val="1"/>
                <w:numId w:val="48"/>
              </w:numPr>
              <w:overflowPunct w:val="0"/>
              <w:autoSpaceDE w:val="0"/>
              <w:autoSpaceDN w:val="0"/>
              <w:adjustRightInd w:val="0"/>
              <w:spacing w:after="0"/>
              <w:contextualSpacing/>
              <w:textAlignment w:val="baseline"/>
              <w:rPr>
                <w:rFonts w:eastAsia="SimSun"/>
                <w:lang w:val="en-GB" w:eastAsia="ja-JP"/>
              </w:rPr>
            </w:pPr>
            <w:r w:rsidRPr="00F37023">
              <w:rPr>
                <w:rFonts w:eastAsia="SimSun"/>
                <w:lang w:eastAsia="ja-JP"/>
              </w:rPr>
              <w:t>There is only one HARQ-ACK bit for the configured grant</w:t>
            </w:r>
          </w:p>
          <w:p w14:paraId="2A7B573E" w14:textId="63053F17" w:rsidR="00F37023" w:rsidRPr="00F37023" w:rsidRDefault="00F37023" w:rsidP="00F37023">
            <w:pPr>
              <w:numPr>
                <w:ilvl w:val="1"/>
                <w:numId w:val="48"/>
              </w:numPr>
              <w:overflowPunct w:val="0"/>
              <w:autoSpaceDE w:val="0"/>
              <w:autoSpaceDN w:val="0"/>
              <w:adjustRightInd w:val="0"/>
              <w:spacing w:after="0"/>
              <w:contextualSpacing/>
              <w:textAlignment w:val="baseline"/>
              <w:rPr>
                <w:rFonts w:eastAsia="SimSun"/>
                <w:lang w:val="en-GB" w:eastAsia="ja-JP"/>
              </w:rPr>
            </w:pPr>
            <w:r w:rsidRPr="00F37023">
              <w:rPr>
                <w:rFonts w:eastAsia="SimSun"/>
                <w:lang w:eastAsia="ja-JP"/>
              </w:rPr>
              <w:t>There is one PUCCH transmission occasion after the last resource in the set of resources provided by a configured grant.</w:t>
            </w:r>
          </w:p>
        </w:tc>
      </w:tr>
    </w:tbl>
    <w:p w14:paraId="1847A99B" w14:textId="77777777" w:rsidR="009E0344" w:rsidRPr="00BB336A" w:rsidRDefault="009E0344" w:rsidP="00F1313D">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p w14:paraId="2D21A220" w14:textId="77777777" w:rsidR="004E4B7A" w:rsidRDefault="004E4B7A" w:rsidP="004B7B1A">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p>
    <w:p w14:paraId="67F3C6D4" w14:textId="4D576745" w:rsidR="000C47F1" w:rsidRPr="004B3D8F" w:rsidRDefault="00F82088" w:rsidP="004B7B1A">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sidRPr="004B3D8F">
        <w:rPr>
          <w:rFonts w:ascii="Times New Roman" w:hAnsi="Times New Roman"/>
          <w:b w:val="0"/>
          <w:bCs/>
          <w:sz w:val="20"/>
          <w:lang w:val="en-US" w:eastAsia="zh-TW"/>
        </w:rPr>
        <w:t>In this contribution we</w:t>
      </w:r>
      <w:r w:rsidR="0005077A" w:rsidRPr="004B3D8F">
        <w:rPr>
          <w:rFonts w:ascii="Times New Roman" w:hAnsi="Times New Roman"/>
          <w:b w:val="0"/>
          <w:bCs/>
          <w:sz w:val="20"/>
          <w:lang w:val="en-US" w:eastAsia="zh-TW"/>
        </w:rPr>
        <w:t xml:space="preserve"> </w:t>
      </w:r>
      <w:r w:rsidR="00D02F23" w:rsidRPr="004B3D8F">
        <w:rPr>
          <w:rFonts w:ascii="Times New Roman" w:hAnsi="Times New Roman"/>
          <w:b w:val="0"/>
          <w:bCs/>
          <w:sz w:val="20"/>
          <w:lang w:val="en-US" w:eastAsia="zh-TW"/>
        </w:rPr>
        <w:t xml:space="preserve">discuss </w:t>
      </w:r>
      <w:r w:rsidR="004E4B7A">
        <w:rPr>
          <w:rFonts w:ascii="Times New Roman" w:hAnsi="Times New Roman"/>
          <w:b w:val="0"/>
          <w:bCs/>
          <w:sz w:val="20"/>
          <w:lang w:val="en-US" w:eastAsia="zh-TW"/>
        </w:rPr>
        <w:t xml:space="preserve">the </w:t>
      </w:r>
      <w:r w:rsidR="00340307" w:rsidRPr="004B3D8F">
        <w:rPr>
          <w:rFonts w:ascii="Times New Roman" w:hAnsi="Times New Roman"/>
          <w:b w:val="0"/>
          <w:bCs/>
          <w:sz w:val="20"/>
          <w:lang w:val="en-US" w:eastAsia="zh-TW"/>
        </w:rPr>
        <w:t xml:space="preserve">remaining </w:t>
      </w:r>
      <w:r w:rsidR="00FB4C3D" w:rsidRPr="004B3D8F">
        <w:rPr>
          <w:rFonts w:ascii="Times New Roman" w:hAnsi="Times New Roman"/>
          <w:b w:val="0"/>
          <w:bCs/>
          <w:sz w:val="20"/>
          <w:lang w:val="en-US" w:eastAsia="zh-TW"/>
        </w:rPr>
        <w:t xml:space="preserve">issues on </w:t>
      </w:r>
      <w:r w:rsidR="00576212" w:rsidRPr="004B3D8F">
        <w:rPr>
          <w:rFonts w:ascii="Times New Roman" w:hAnsi="Times New Roman"/>
          <w:b w:val="0"/>
          <w:bCs/>
          <w:sz w:val="20"/>
          <w:lang w:val="en-US" w:eastAsia="zh-TW"/>
        </w:rPr>
        <w:t xml:space="preserve">NR </w:t>
      </w:r>
      <w:r w:rsidR="004E4B7A">
        <w:rPr>
          <w:rFonts w:ascii="Times New Roman" w:hAnsi="Times New Roman"/>
          <w:b w:val="0"/>
          <w:bCs/>
          <w:sz w:val="20"/>
          <w:lang w:val="en-US" w:eastAsia="zh-TW"/>
        </w:rPr>
        <w:t xml:space="preserve">SL </w:t>
      </w:r>
      <w:r w:rsidR="00BF1A79" w:rsidRPr="004B3D8F">
        <w:rPr>
          <w:rFonts w:ascii="Times New Roman" w:hAnsi="Times New Roman"/>
          <w:b w:val="0"/>
          <w:bCs/>
          <w:sz w:val="20"/>
          <w:lang w:val="en-US" w:eastAsia="zh-TW"/>
        </w:rPr>
        <w:t>resource allocation</w:t>
      </w:r>
      <w:r w:rsidR="004E4B7A">
        <w:rPr>
          <w:rFonts w:ascii="Times New Roman" w:hAnsi="Times New Roman"/>
          <w:b w:val="0"/>
          <w:bCs/>
          <w:sz w:val="20"/>
          <w:lang w:val="en-US" w:eastAsia="zh-TW"/>
        </w:rPr>
        <w:t xml:space="preserve"> Mode-1</w:t>
      </w:r>
      <w:r w:rsidR="00340307" w:rsidRPr="004B3D8F">
        <w:rPr>
          <w:rFonts w:ascii="Times New Roman" w:hAnsi="Times New Roman"/>
          <w:b w:val="0"/>
          <w:bCs/>
          <w:sz w:val="20"/>
          <w:lang w:val="en-US" w:eastAsia="zh-TW"/>
        </w:rPr>
        <w:t>.</w:t>
      </w:r>
    </w:p>
    <w:p w14:paraId="6E6F9198" w14:textId="42942C8E" w:rsidR="00861621" w:rsidRPr="00363853" w:rsidRDefault="004A227A" w:rsidP="00363853">
      <w:pPr>
        <w:pStyle w:val="Heading1"/>
        <w:jc w:val="both"/>
        <w:rPr>
          <w:rFonts w:cs="Arial"/>
          <w:lang w:val="en-US" w:eastAsia="zh-TW"/>
        </w:rPr>
      </w:pPr>
      <w:r>
        <w:rPr>
          <w:lang w:val="en-US" w:eastAsia="zh-TW"/>
        </w:rPr>
        <w:lastRenderedPageBreak/>
        <w:t>Discussion</w:t>
      </w:r>
    </w:p>
    <w:p w14:paraId="7E5DCB8F" w14:textId="1EBAAA21" w:rsidR="00E60AD0" w:rsidRDefault="00724B2B" w:rsidP="005246E8">
      <w:pPr>
        <w:pStyle w:val="Heading2"/>
        <w:rPr>
          <w:lang w:eastAsia="zh-TW"/>
        </w:rPr>
      </w:pPr>
      <w:r>
        <w:rPr>
          <w:lang w:eastAsia="zh-TW"/>
        </w:rPr>
        <w:t>D</w:t>
      </w:r>
      <w:r w:rsidR="004A227A">
        <w:rPr>
          <w:lang w:eastAsia="zh-TW"/>
        </w:rPr>
        <w:t>ynamic grants</w:t>
      </w:r>
    </w:p>
    <w:p w14:paraId="4CA70FB9" w14:textId="793ACE4B" w:rsidR="00EF3B1E" w:rsidRDefault="00EF3B1E" w:rsidP="004702E1">
      <w:pPr>
        <w:jc w:val="both"/>
        <w:rPr>
          <w:lang w:eastAsia="zh-TW"/>
        </w:rPr>
      </w:pPr>
      <w:r>
        <w:rPr>
          <w:lang w:val="en-GB" w:eastAsia="zh-TW"/>
        </w:rPr>
        <w:t>For dynamic grants, the slot offset configuration from DCI reception to the 1</w:t>
      </w:r>
      <w:r w:rsidRPr="00EF3B1E">
        <w:rPr>
          <w:vertAlign w:val="superscript"/>
          <w:lang w:val="en-GB" w:eastAsia="zh-TW"/>
        </w:rPr>
        <w:t>st</w:t>
      </w:r>
      <w:r>
        <w:rPr>
          <w:lang w:val="en-GB" w:eastAsia="zh-TW"/>
        </w:rPr>
        <w:t xml:space="preserve"> PSSCH transmission should not be shorter than a minimum UE processing time. As illustrated in Figure 1, </w:t>
      </w:r>
      <w:r>
        <w:rPr>
          <w:lang w:eastAsia="zh-TW"/>
        </w:rPr>
        <w:t xml:space="preserve">after </w:t>
      </w:r>
      <w:r w:rsidRPr="004B3D8F">
        <w:rPr>
          <w:lang w:eastAsia="zh-TW"/>
        </w:rPr>
        <w:t xml:space="preserve">DCI is received, UE </w:t>
      </w:r>
      <w:r>
        <w:rPr>
          <w:lang w:eastAsia="zh-TW"/>
        </w:rPr>
        <w:t xml:space="preserve">starts preparing PSSCH for transmission according to the slot offset configuration indicated by gNB. </w:t>
      </w:r>
    </w:p>
    <w:p w14:paraId="2F54CEA1" w14:textId="77777777" w:rsidR="00EF3B1E" w:rsidRPr="004B3D8F" w:rsidRDefault="00EF3B1E" w:rsidP="00EF3B1E">
      <w:pPr>
        <w:keepNext/>
        <w:jc w:val="center"/>
        <w:rPr>
          <w:rFonts w:asciiTheme="minorHAnsi" w:hAnsiTheme="minorHAnsi"/>
        </w:rPr>
      </w:pPr>
      <w:r w:rsidRPr="004B3D8F">
        <w:rPr>
          <w:rFonts w:asciiTheme="minorHAnsi" w:hAnsiTheme="minorHAnsi"/>
          <w:noProof/>
        </w:rPr>
        <w:drawing>
          <wp:inline distT="0" distB="0" distL="0" distR="0" wp14:anchorId="69E5F3FE" wp14:editId="5EC8D8C6">
            <wp:extent cx="5039793" cy="1789043"/>
            <wp:effectExtent l="0" t="0" r="889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5105909" cy="1812513"/>
                    </a:xfrm>
                    <a:prstGeom prst="rect">
                      <a:avLst/>
                    </a:prstGeom>
                  </pic:spPr>
                </pic:pic>
              </a:graphicData>
            </a:graphic>
          </wp:inline>
        </w:drawing>
      </w:r>
    </w:p>
    <w:p w14:paraId="6387C037" w14:textId="4288D55A" w:rsidR="00EF3B1E" w:rsidRPr="004B3D8F" w:rsidRDefault="00EF3B1E" w:rsidP="00EF3B1E">
      <w:pPr>
        <w:pStyle w:val="Caption"/>
        <w:jc w:val="center"/>
        <w:rPr>
          <w:rFonts w:asciiTheme="minorHAnsi" w:hAnsiTheme="minorHAnsi"/>
          <w:lang w:eastAsia="zh-TW"/>
        </w:rPr>
      </w:pPr>
      <w:r w:rsidRPr="004B3D8F">
        <w:rPr>
          <w:rFonts w:asciiTheme="minorHAnsi" w:hAnsiTheme="minorHAnsi"/>
        </w:rPr>
        <w:t xml:space="preserve">Figure 1: </w:t>
      </w:r>
      <w:r w:rsidR="00653798">
        <w:rPr>
          <w:rFonts w:asciiTheme="minorHAnsi" w:hAnsiTheme="minorHAnsi"/>
        </w:rPr>
        <w:t xml:space="preserve">UE processing </w:t>
      </w:r>
      <w:r w:rsidRPr="004B3D8F">
        <w:rPr>
          <w:rFonts w:asciiTheme="minorHAnsi" w:hAnsiTheme="minorHAnsi"/>
        </w:rPr>
        <w:t xml:space="preserve">timeline </w:t>
      </w:r>
      <w:r w:rsidR="00653798">
        <w:rPr>
          <w:rFonts w:asciiTheme="minorHAnsi" w:hAnsiTheme="minorHAnsi"/>
        </w:rPr>
        <w:t>for Mode-1 dynamic grants with slot offset indication</w:t>
      </w:r>
      <w:r w:rsidRPr="004B3D8F">
        <w:rPr>
          <w:rFonts w:asciiTheme="minorHAnsi" w:hAnsiTheme="minorHAnsi"/>
        </w:rPr>
        <w:t>.</w:t>
      </w:r>
    </w:p>
    <w:p w14:paraId="282655C0" w14:textId="019BF318" w:rsidR="00EF3B1E" w:rsidRDefault="00EF3B1E" w:rsidP="004702E1">
      <w:pPr>
        <w:jc w:val="both"/>
        <w:rPr>
          <w:lang w:eastAsia="zh-TW"/>
        </w:rPr>
      </w:pPr>
      <w:r>
        <w:rPr>
          <w:lang w:eastAsia="zh-TW"/>
        </w:rPr>
        <w:t>In LTE V2X Mode-3, a DCI scheduling a dynamic grant indicates a SL timing offset only in some TDD subframe configurations. When the timing offset field is not present, the DCI-to-PSSCH timing is defined as 4 subframes. However, since NR V2X supports a wide range of service types</w:t>
      </w:r>
      <w:r w:rsidRPr="004B3D8F">
        <w:rPr>
          <w:lang w:eastAsia="zh-TW"/>
        </w:rPr>
        <w:t xml:space="preserve"> with </w:t>
      </w:r>
      <w:r>
        <w:rPr>
          <w:lang w:eastAsia="zh-TW"/>
        </w:rPr>
        <w:t xml:space="preserve">different </w:t>
      </w:r>
      <w:r w:rsidRPr="004B3D8F">
        <w:rPr>
          <w:lang w:eastAsia="zh-TW"/>
        </w:rPr>
        <w:t xml:space="preserve">latency </w:t>
      </w:r>
      <w:r>
        <w:rPr>
          <w:lang w:eastAsia="zh-TW"/>
        </w:rPr>
        <w:t>targets, slot offset indication should be included in all Mode-1 DCI scheduling a dynamic grant.</w:t>
      </w:r>
    </w:p>
    <w:p w14:paraId="11EF2AA5" w14:textId="26C0F7E8" w:rsidR="004E040B" w:rsidRPr="00F92924" w:rsidRDefault="00EF3B1E" w:rsidP="00F92924">
      <w:pPr>
        <w:jc w:val="both"/>
        <w:rPr>
          <w:i/>
          <w:lang w:eastAsia="zh-TW"/>
        </w:rPr>
      </w:pPr>
      <w:r>
        <w:rPr>
          <w:b/>
          <w:lang w:eastAsia="zh-TW"/>
        </w:rPr>
        <w:t>Observation 1</w:t>
      </w:r>
      <w:r w:rsidRPr="004B3D8F">
        <w:rPr>
          <w:b/>
          <w:lang w:eastAsia="zh-TW"/>
        </w:rPr>
        <w:t>:</w:t>
      </w:r>
      <w:r w:rsidRPr="004B3D8F">
        <w:rPr>
          <w:i/>
          <w:lang w:eastAsia="zh-TW"/>
        </w:rPr>
        <w:t xml:space="preserve"> </w:t>
      </w:r>
      <w:r>
        <w:rPr>
          <w:i/>
          <w:lang w:eastAsia="zh-TW"/>
        </w:rPr>
        <w:t xml:space="preserve">In LTE V2X, a flexible timing offset DCI field is present only in some TDD subframe configurations. </w:t>
      </w:r>
    </w:p>
    <w:p w14:paraId="59158640" w14:textId="58446C8E" w:rsidR="00EF3B1E" w:rsidRDefault="004702E1" w:rsidP="00EF3B1E">
      <w:pPr>
        <w:jc w:val="both"/>
        <w:rPr>
          <w:lang w:eastAsia="zh-TW"/>
        </w:rPr>
      </w:pPr>
      <w:r w:rsidRPr="004B3D8F">
        <w:rPr>
          <w:lang w:eastAsia="zh-TW"/>
        </w:rPr>
        <w:t xml:space="preserve">The </w:t>
      </w:r>
      <w:r w:rsidR="00EF3B1E">
        <w:rPr>
          <w:lang w:eastAsia="zh-TW"/>
        </w:rPr>
        <w:t xml:space="preserve">slot offset configuration </w:t>
      </w:r>
      <w:r w:rsidRPr="004B3D8F">
        <w:rPr>
          <w:lang w:eastAsia="zh-TW"/>
        </w:rPr>
        <w:t>shoul</w:t>
      </w:r>
      <w:r w:rsidR="008A006F">
        <w:rPr>
          <w:lang w:eastAsia="zh-TW"/>
        </w:rPr>
        <w:t xml:space="preserve">d allow sufficient time for </w:t>
      </w:r>
      <w:r w:rsidRPr="004B3D8F">
        <w:rPr>
          <w:lang w:eastAsia="zh-TW"/>
        </w:rPr>
        <w:t xml:space="preserve">UE to prepare </w:t>
      </w:r>
      <w:r w:rsidR="00EF3B1E">
        <w:rPr>
          <w:lang w:eastAsia="zh-TW"/>
        </w:rPr>
        <w:t>its 1</w:t>
      </w:r>
      <w:r w:rsidR="00EF3B1E" w:rsidRPr="00EF3B1E">
        <w:rPr>
          <w:vertAlign w:val="superscript"/>
          <w:lang w:eastAsia="zh-TW"/>
        </w:rPr>
        <w:t>st</w:t>
      </w:r>
      <w:r w:rsidR="00EF3B1E">
        <w:rPr>
          <w:lang w:eastAsia="zh-TW"/>
        </w:rPr>
        <w:t xml:space="preserve"> </w:t>
      </w:r>
      <w:r w:rsidRPr="004B3D8F">
        <w:rPr>
          <w:lang w:eastAsia="zh-TW"/>
        </w:rPr>
        <w:t>PSSCH</w:t>
      </w:r>
      <w:r w:rsidR="00EF3B1E">
        <w:rPr>
          <w:lang w:eastAsia="zh-TW"/>
        </w:rPr>
        <w:t xml:space="preserve"> transmission</w:t>
      </w:r>
      <w:r w:rsidR="003376D8">
        <w:rPr>
          <w:lang w:eastAsia="zh-TW"/>
        </w:rPr>
        <w:t xml:space="preserve"> </w:t>
      </w:r>
      <w:r w:rsidRPr="004B3D8F">
        <w:rPr>
          <w:lang w:eastAsia="zh-TW"/>
        </w:rPr>
        <w:t>depend</w:t>
      </w:r>
      <w:r w:rsidR="003376D8">
        <w:rPr>
          <w:lang w:eastAsia="zh-TW"/>
        </w:rPr>
        <w:t>ing</w:t>
      </w:r>
      <w:r w:rsidRPr="004B3D8F">
        <w:rPr>
          <w:lang w:eastAsia="zh-TW"/>
        </w:rPr>
        <w:t xml:space="preserve"> on </w:t>
      </w:r>
      <w:r w:rsidR="00EF3B1E">
        <w:rPr>
          <w:lang w:eastAsia="zh-TW"/>
        </w:rPr>
        <w:t xml:space="preserve">the </w:t>
      </w:r>
      <w:r w:rsidR="003376D8">
        <w:rPr>
          <w:lang w:eastAsia="zh-TW"/>
        </w:rPr>
        <w:t xml:space="preserve">numerology of the </w:t>
      </w:r>
      <w:r w:rsidR="00EF3B1E">
        <w:rPr>
          <w:lang w:eastAsia="zh-TW"/>
        </w:rPr>
        <w:t xml:space="preserve">active sidelink </w:t>
      </w:r>
      <w:r w:rsidR="003376D8">
        <w:rPr>
          <w:lang w:eastAsia="zh-TW"/>
        </w:rPr>
        <w:t>BWP</w:t>
      </w:r>
      <w:r w:rsidR="00EF3B1E">
        <w:rPr>
          <w:lang w:eastAsia="zh-TW"/>
        </w:rPr>
        <w:t xml:space="preserve">. Due to the </w:t>
      </w:r>
      <w:r w:rsidR="003376D8">
        <w:rPr>
          <w:lang w:eastAsia="zh-TW"/>
        </w:rPr>
        <w:t>extra</w:t>
      </w:r>
      <w:r w:rsidR="00EF3B1E">
        <w:rPr>
          <w:lang w:eastAsia="zh-TW"/>
        </w:rPr>
        <w:t xml:space="preserve"> time delay incurred by inter-module </w:t>
      </w:r>
      <w:r w:rsidR="003376D8">
        <w:rPr>
          <w:lang w:eastAsia="zh-TW"/>
        </w:rPr>
        <w:t xml:space="preserve">signaling </w:t>
      </w:r>
      <w:r w:rsidR="00EF3B1E">
        <w:rPr>
          <w:lang w:eastAsia="zh-TW"/>
        </w:rPr>
        <w:t xml:space="preserve">between Uu and SL modules, the </w:t>
      </w:r>
      <w:r w:rsidR="003376D8">
        <w:rPr>
          <w:lang w:eastAsia="zh-TW"/>
        </w:rPr>
        <w:t xml:space="preserve">UE </w:t>
      </w:r>
      <w:r w:rsidR="00EF3B1E">
        <w:rPr>
          <w:lang w:eastAsia="zh-TW"/>
        </w:rPr>
        <w:t xml:space="preserve">minimum processing time should be more relaxed than the processing time </w:t>
      </w:r>
      <w:r w:rsidR="003376D8">
        <w:rPr>
          <w:lang w:eastAsia="zh-TW"/>
        </w:rPr>
        <w:t xml:space="preserve">requirements </w:t>
      </w:r>
      <w:r w:rsidR="00EF3B1E">
        <w:rPr>
          <w:lang w:eastAsia="zh-TW"/>
        </w:rPr>
        <w:t xml:space="preserve">for PUSCH in </w:t>
      </w:r>
      <w:r w:rsidR="003376D8">
        <w:rPr>
          <w:lang w:eastAsia="zh-TW"/>
        </w:rPr>
        <w:t xml:space="preserve">NR </w:t>
      </w:r>
      <w:r w:rsidR="00EF3B1E">
        <w:rPr>
          <w:lang w:eastAsia="zh-TW"/>
        </w:rPr>
        <w:t>Uu</w:t>
      </w:r>
      <w:r w:rsidR="004E040B">
        <w:rPr>
          <w:lang w:eastAsia="zh-TW"/>
        </w:rPr>
        <w:t xml:space="preserve">. </w:t>
      </w:r>
    </w:p>
    <w:p w14:paraId="2C612C05" w14:textId="26E276E5" w:rsidR="00080F99" w:rsidRDefault="003376D8" w:rsidP="00080F99">
      <w:pPr>
        <w:spacing w:after="0"/>
        <w:jc w:val="both"/>
        <w:rPr>
          <w:lang w:eastAsia="zh-TW"/>
        </w:rPr>
      </w:pPr>
      <w:r>
        <w:rPr>
          <w:b/>
          <w:lang w:eastAsia="zh-TW"/>
        </w:rPr>
        <w:t>Observation 2</w:t>
      </w:r>
      <w:r w:rsidR="004702E1" w:rsidRPr="004B3D8F">
        <w:rPr>
          <w:b/>
          <w:lang w:eastAsia="zh-TW"/>
        </w:rPr>
        <w:t>:</w:t>
      </w:r>
      <w:r w:rsidR="004702E1" w:rsidRPr="004B3D8F">
        <w:rPr>
          <w:i/>
          <w:lang w:eastAsia="zh-TW"/>
        </w:rPr>
        <w:t xml:space="preserve"> </w:t>
      </w:r>
      <w:r w:rsidR="001612C2">
        <w:rPr>
          <w:i/>
          <w:lang w:eastAsia="zh-TW"/>
        </w:rPr>
        <w:t xml:space="preserve">The </w:t>
      </w:r>
      <w:r>
        <w:rPr>
          <w:i/>
          <w:lang w:eastAsia="zh-TW"/>
        </w:rPr>
        <w:t xml:space="preserve">UE </w:t>
      </w:r>
      <w:r w:rsidR="001612C2">
        <w:rPr>
          <w:i/>
          <w:lang w:eastAsia="zh-TW"/>
        </w:rPr>
        <w:t xml:space="preserve">minimum processing time for </w:t>
      </w:r>
      <w:r>
        <w:rPr>
          <w:i/>
          <w:lang w:eastAsia="zh-TW"/>
        </w:rPr>
        <w:t>DCI</w:t>
      </w:r>
      <w:r w:rsidR="001612C2">
        <w:rPr>
          <w:i/>
          <w:lang w:eastAsia="zh-TW"/>
        </w:rPr>
        <w:t xml:space="preserve">-to-PSSCH </w:t>
      </w:r>
      <w:r>
        <w:rPr>
          <w:i/>
          <w:lang w:eastAsia="zh-TW"/>
        </w:rPr>
        <w:t xml:space="preserve">slot </w:t>
      </w:r>
      <w:r w:rsidR="001612C2">
        <w:rPr>
          <w:i/>
          <w:lang w:eastAsia="zh-TW"/>
        </w:rPr>
        <w:t>offset should be</w:t>
      </w:r>
      <w:r w:rsidR="00CC0ED8">
        <w:rPr>
          <w:i/>
          <w:lang w:eastAsia="zh-TW"/>
        </w:rPr>
        <w:t xml:space="preserve"> more</w:t>
      </w:r>
      <w:r w:rsidR="001612C2">
        <w:rPr>
          <w:i/>
          <w:lang w:eastAsia="zh-TW"/>
        </w:rPr>
        <w:t xml:space="preserve"> </w:t>
      </w:r>
      <w:r w:rsidR="004702E1" w:rsidRPr="004B3D8F">
        <w:rPr>
          <w:i/>
          <w:lang w:eastAsia="zh-TW"/>
        </w:rPr>
        <w:t xml:space="preserve">relaxed than Rel-15 </w:t>
      </w:r>
      <w:r>
        <w:rPr>
          <w:i/>
          <w:lang w:eastAsia="zh-TW"/>
        </w:rPr>
        <w:t xml:space="preserve">minimum </w:t>
      </w:r>
      <w:r w:rsidR="004702E1" w:rsidRPr="004B3D8F">
        <w:rPr>
          <w:i/>
          <w:lang w:eastAsia="zh-TW"/>
        </w:rPr>
        <w:t xml:space="preserve">PUSCH </w:t>
      </w:r>
      <w:r>
        <w:rPr>
          <w:i/>
          <w:lang w:eastAsia="zh-TW"/>
        </w:rPr>
        <w:t xml:space="preserve">preparation </w:t>
      </w:r>
      <w:r w:rsidR="004702E1" w:rsidRPr="004B3D8F">
        <w:rPr>
          <w:i/>
          <w:lang w:eastAsia="zh-TW"/>
        </w:rPr>
        <w:t>time</w:t>
      </w:r>
      <w:r w:rsidR="004E040B">
        <w:rPr>
          <w:i/>
          <w:lang w:eastAsia="zh-TW"/>
        </w:rPr>
        <w:t xml:space="preserve"> due to extra delay incurred by information exchange between Uu and SL modules</w:t>
      </w:r>
      <w:r>
        <w:rPr>
          <w:i/>
          <w:lang w:eastAsia="zh-TW"/>
        </w:rPr>
        <w:t>.</w:t>
      </w:r>
    </w:p>
    <w:p w14:paraId="716FB5CB" w14:textId="77777777" w:rsidR="00080F99" w:rsidRDefault="00080F99" w:rsidP="00E300CD">
      <w:pPr>
        <w:spacing w:after="0"/>
        <w:jc w:val="both"/>
        <w:rPr>
          <w:lang w:eastAsia="zh-TW"/>
        </w:rPr>
      </w:pPr>
    </w:p>
    <w:p w14:paraId="3810DE8F" w14:textId="605D93C8" w:rsidR="00F92924" w:rsidRDefault="00E300CD" w:rsidP="00080F99">
      <w:pPr>
        <w:spacing w:after="0"/>
        <w:jc w:val="both"/>
        <w:rPr>
          <w:lang w:eastAsia="zh-TW"/>
        </w:rPr>
      </w:pPr>
      <w:r>
        <w:rPr>
          <w:lang w:eastAsia="zh-TW"/>
        </w:rPr>
        <w:t>W</w:t>
      </w:r>
      <w:r w:rsidR="00F92924">
        <w:rPr>
          <w:lang w:eastAsia="zh-TW"/>
        </w:rPr>
        <w:t xml:space="preserve">e </w:t>
      </w:r>
      <w:r w:rsidR="00F42D39">
        <w:rPr>
          <w:lang w:eastAsia="zh-TW"/>
        </w:rPr>
        <w:t>have the following proposals</w:t>
      </w:r>
      <w:r w:rsidR="00F92924">
        <w:rPr>
          <w:lang w:eastAsia="zh-TW"/>
        </w:rPr>
        <w:t>:</w:t>
      </w:r>
    </w:p>
    <w:p w14:paraId="252E1402" w14:textId="77777777" w:rsidR="00F92924" w:rsidRPr="00F92924" w:rsidRDefault="00F92924" w:rsidP="004E040B">
      <w:pPr>
        <w:spacing w:after="0"/>
        <w:jc w:val="both"/>
        <w:rPr>
          <w:lang w:eastAsia="zh-TW"/>
        </w:rPr>
      </w:pPr>
    </w:p>
    <w:p w14:paraId="1B38694B" w14:textId="4BEBB0AB" w:rsidR="00F92924" w:rsidRDefault="00F92924" w:rsidP="00F92924">
      <w:pPr>
        <w:jc w:val="both"/>
        <w:rPr>
          <w:b/>
          <w:lang w:eastAsia="zh-TW"/>
        </w:rPr>
      </w:pPr>
      <w:r>
        <w:rPr>
          <w:b/>
          <w:lang w:eastAsia="zh-TW"/>
        </w:rPr>
        <w:t>Proposal 1</w:t>
      </w:r>
      <w:r w:rsidRPr="004B3D8F">
        <w:rPr>
          <w:b/>
          <w:lang w:eastAsia="zh-TW"/>
        </w:rPr>
        <w:t xml:space="preserve">: </w:t>
      </w:r>
      <w:r>
        <w:rPr>
          <w:b/>
          <w:lang w:eastAsia="zh-TW"/>
        </w:rPr>
        <w:t>A DCI-to-PSSCH slot offset is always indicated in DCI scheduling a SL dynamic grant</w:t>
      </w:r>
      <w:r w:rsidR="00CE3FB6">
        <w:rPr>
          <w:b/>
          <w:lang w:eastAsia="zh-TW"/>
        </w:rPr>
        <w:t xml:space="preserve"> irrespectively of the DL-UL slot configuration</w:t>
      </w:r>
      <w:r>
        <w:rPr>
          <w:b/>
          <w:lang w:eastAsia="zh-TW"/>
        </w:rPr>
        <w:t>.</w:t>
      </w:r>
    </w:p>
    <w:p w14:paraId="77FA399C" w14:textId="1B52255D" w:rsidR="00F92924" w:rsidRPr="00A21BB8" w:rsidRDefault="004702E1" w:rsidP="00A21BB8">
      <w:pPr>
        <w:jc w:val="both"/>
        <w:rPr>
          <w:b/>
          <w:lang w:eastAsia="zh-TW"/>
        </w:rPr>
      </w:pPr>
      <w:r w:rsidRPr="004B3D8F">
        <w:rPr>
          <w:b/>
          <w:lang w:eastAsia="zh-TW"/>
        </w:rPr>
        <w:t>Proposal 2:</w:t>
      </w:r>
      <w:r w:rsidR="004E040B" w:rsidRPr="004B3D8F">
        <w:rPr>
          <w:b/>
          <w:lang w:eastAsia="zh-TW"/>
        </w:rPr>
        <w:t xml:space="preserve"> </w:t>
      </w:r>
      <w:r w:rsidR="00E552B6">
        <w:rPr>
          <w:b/>
          <w:lang w:eastAsia="zh-TW"/>
        </w:rPr>
        <w:t>The m</w:t>
      </w:r>
      <w:r w:rsidRPr="004B3D8F">
        <w:rPr>
          <w:b/>
          <w:lang w:eastAsia="zh-TW"/>
        </w:rPr>
        <w:t xml:space="preserve">inimum </w:t>
      </w:r>
      <w:r w:rsidR="004E040B">
        <w:rPr>
          <w:b/>
          <w:lang w:eastAsia="zh-TW"/>
        </w:rPr>
        <w:t xml:space="preserve">DCI-to-PSSCH slot offset is </w:t>
      </w:r>
      <w:r w:rsidRPr="004B3D8F">
        <w:rPr>
          <w:b/>
          <w:lang w:eastAsia="zh-TW"/>
        </w:rPr>
        <w:t>more relaxed than Rel-15 PUSCH timing</w:t>
      </w:r>
      <w:r w:rsidR="004E040B">
        <w:rPr>
          <w:b/>
          <w:lang w:eastAsia="zh-TW"/>
        </w:rPr>
        <w:t xml:space="preserve"> requirement N2</w:t>
      </w:r>
      <w:r w:rsidR="00E552B6">
        <w:rPr>
          <w:b/>
          <w:lang w:eastAsia="zh-TW"/>
        </w:rPr>
        <w:t xml:space="preserve">, </w:t>
      </w:r>
      <w:r w:rsidR="00F42D39">
        <w:rPr>
          <w:b/>
          <w:lang w:eastAsia="zh-TW"/>
        </w:rPr>
        <w:t xml:space="preserve">and </w:t>
      </w:r>
      <w:r w:rsidR="00E552B6">
        <w:rPr>
          <w:b/>
          <w:lang w:eastAsia="zh-TW"/>
        </w:rPr>
        <w:t>depend</w:t>
      </w:r>
      <w:r w:rsidR="00F42D39">
        <w:rPr>
          <w:b/>
          <w:lang w:eastAsia="zh-TW"/>
        </w:rPr>
        <w:t>s</w:t>
      </w:r>
      <w:r w:rsidR="00E552B6">
        <w:rPr>
          <w:b/>
          <w:lang w:eastAsia="zh-TW"/>
        </w:rPr>
        <w:t xml:space="preserve"> on </w:t>
      </w:r>
      <w:r w:rsidR="004E040B">
        <w:rPr>
          <w:b/>
          <w:lang w:eastAsia="zh-TW"/>
        </w:rPr>
        <w:t>active SL numerology.</w:t>
      </w:r>
    </w:p>
    <w:p w14:paraId="39701563" w14:textId="77777777" w:rsidR="00A21BB8" w:rsidRDefault="00A21BB8" w:rsidP="004E040B">
      <w:pPr>
        <w:spacing w:after="0"/>
        <w:jc w:val="both"/>
        <w:rPr>
          <w:lang w:eastAsia="zh-TW"/>
        </w:rPr>
      </w:pPr>
    </w:p>
    <w:p w14:paraId="79BED15C" w14:textId="5E04961B" w:rsidR="00CE3FB6" w:rsidRDefault="00F92924" w:rsidP="004E040B">
      <w:pPr>
        <w:spacing w:after="0"/>
        <w:jc w:val="both"/>
        <w:rPr>
          <w:lang w:eastAsia="zh-TW"/>
        </w:rPr>
      </w:pPr>
      <w:r w:rsidRPr="00F92924">
        <w:rPr>
          <w:lang w:eastAsia="zh-TW"/>
        </w:rPr>
        <w:t xml:space="preserve">Another </w:t>
      </w:r>
      <w:r>
        <w:rPr>
          <w:lang w:eastAsia="zh-TW"/>
        </w:rPr>
        <w:t xml:space="preserve">aspect of SL dynamic grants is blind re-transmission configuration and </w:t>
      </w:r>
      <w:r w:rsidR="00961860">
        <w:rPr>
          <w:lang w:eastAsia="zh-TW"/>
        </w:rPr>
        <w:t xml:space="preserve">the </w:t>
      </w:r>
      <w:r>
        <w:rPr>
          <w:lang w:eastAsia="zh-TW"/>
        </w:rPr>
        <w:t>time gap</w:t>
      </w:r>
      <w:r w:rsidR="00E300CD">
        <w:rPr>
          <w:lang w:eastAsia="zh-TW"/>
        </w:rPr>
        <w:t xml:space="preserve"> between two </w:t>
      </w:r>
      <w:r>
        <w:rPr>
          <w:lang w:eastAsia="zh-TW"/>
        </w:rPr>
        <w:t>transmissions. In LTE V2X, each dynamic grant can assign SL resources for initial transmission and re-transmission. A time gap can be</w:t>
      </w:r>
      <w:r w:rsidR="00E300CD">
        <w:rPr>
          <w:lang w:eastAsia="zh-TW"/>
        </w:rPr>
        <w:t xml:space="preserve"> </w:t>
      </w:r>
      <w:r>
        <w:rPr>
          <w:lang w:eastAsia="zh-TW"/>
        </w:rPr>
        <w:t xml:space="preserve">indicated dynamically </w:t>
      </w:r>
      <w:r w:rsidR="00E300CD">
        <w:rPr>
          <w:lang w:eastAsia="zh-TW"/>
        </w:rPr>
        <w:t xml:space="preserve">in the DCI in a 4-bit field, hence the time gap can be configured </w:t>
      </w:r>
      <w:r w:rsidR="00CE3FB6">
        <w:rPr>
          <w:lang w:eastAsia="zh-TW"/>
        </w:rPr>
        <w:t xml:space="preserve">with subframe-level granularity </w:t>
      </w:r>
      <w:r w:rsidR="00E300CD">
        <w:rPr>
          <w:lang w:eastAsia="zh-TW"/>
        </w:rPr>
        <w:t xml:space="preserve">as 1ms, 2ms, …, 15ms. </w:t>
      </w:r>
      <w:r w:rsidR="00CE3FB6">
        <w:rPr>
          <w:lang w:eastAsia="zh-TW"/>
        </w:rPr>
        <w:t xml:space="preserve">If the DCI field is set to ‘0000’, there are no re-transmission resources assigned by the network. </w:t>
      </w:r>
    </w:p>
    <w:p w14:paraId="74F5B630" w14:textId="77777777" w:rsidR="00FD39DD" w:rsidRDefault="00FD39DD" w:rsidP="004E040B">
      <w:pPr>
        <w:spacing w:after="0"/>
        <w:jc w:val="both"/>
        <w:rPr>
          <w:lang w:eastAsia="zh-TW"/>
        </w:rPr>
      </w:pPr>
    </w:p>
    <w:p w14:paraId="115B4108" w14:textId="48E8F9D2" w:rsidR="00FD39DD" w:rsidRDefault="00FD39DD" w:rsidP="004E040B">
      <w:pPr>
        <w:spacing w:after="0"/>
        <w:jc w:val="both"/>
        <w:rPr>
          <w:lang w:eastAsia="zh-TW"/>
        </w:rPr>
      </w:pPr>
      <w:r>
        <w:rPr>
          <w:b/>
          <w:lang w:eastAsia="zh-TW"/>
        </w:rPr>
        <w:t>Observation 3</w:t>
      </w:r>
      <w:r w:rsidRPr="004B3D8F">
        <w:rPr>
          <w:b/>
          <w:lang w:eastAsia="zh-TW"/>
        </w:rPr>
        <w:t>:</w:t>
      </w:r>
      <w:r w:rsidRPr="004B3D8F">
        <w:rPr>
          <w:i/>
          <w:lang w:eastAsia="zh-TW"/>
        </w:rPr>
        <w:t xml:space="preserve"> </w:t>
      </w:r>
      <w:r w:rsidR="001D2E75">
        <w:rPr>
          <w:i/>
          <w:lang w:eastAsia="zh-TW"/>
        </w:rPr>
        <w:t>In LTE, b</w:t>
      </w:r>
      <w:r>
        <w:rPr>
          <w:i/>
          <w:lang w:eastAsia="zh-TW"/>
        </w:rPr>
        <w:t xml:space="preserve">lind re-transmission can be disabled in </w:t>
      </w:r>
      <w:r w:rsidR="001D2E75">
        <w:rPr>
          <w:i/>
          <w:lang w:eastAsia="zh-TW"/>
        </w:rPr>
        <w:t xml:space="preserve">SL </w:t>
      </w:r>
      <w:r>
        <w:rPr>
          <w:i/>
          <w:lang w:eastAsia="zh-TW"/>
        </w:rPr>
        <w:t>dynamic grants by setting the time gap field to ‘0000’.</w:t>
      </w:r>
    </w:p>
    <w:p w14:paraId="54C65F02" w14:textId="77777777" w:rsidR="00CE3FB6" w:rsidRDefault="00CE3FB6" w:rsidP="004E040B">
      <w:pPr>
        <w:spacing w:after="0"/>
        <w:jc w:val="both"/>
        <w:rPr>
          <w:lang w:eastAsia="zh-TW"/>
        </w:rPr>
      </w:pPr>
    </w:p>
    <w:p w14:paraId="4CFFC324" w14:textId="6BBADD89" w:rsidR="008D402D" w:rsidRDefault="00CE3FB6" w:rsidP="008D402D">
      <w:pPr>
        <w:spacing w:after="0"/>
        <w:jc w:val="both"/>
      </w:pPr>
      <w:r>
        <w:rPr>
          <w:lang w:eastAsia="zh-TW"/>
        </w:rPr>
        <w:t xml:space="preserve">A similar indication can be defined in NR sidelink dynamic grants. Due to the availability of multiple numerologies, the indication of time gap can be defined </w:t>
      </w:r>
      <w:r w:rsidR="00961860">
        <w:rPr>
          <w:lang w:eastAsia="zh-TW"/>
        </w:rPr>
        <w:t>based on either: 1) a</w:t>
      </w:r>
      <w:r w:rsidR="00961860">
        <w:t xml:space="preserve">bsolute timing </w:t>
      </w:r>
      <w:r w:rsidR="008D402D">
        <w:t>value</w:t>
      </w:r>
      <w:r w:rsidR="00961860">
        <w:t xml:space="preserve"> </w:t>
      </w:r>
      <w:r w:rsidR="008D402D">
        <w:t>(</w:t>
      </w:r>
      <w:r w:rsidR="00961860">
        <w:t>e.g., milliseconds</w:t>
      </w:r>
      <w:r w:rsidR="008D402D">
        <w:t>)</w:t>
      </w:r>
      <w:r w:rsidR="00961860">
        <w:t xml:space="preserve">, or 2) number of slots. On SL with 15 KHz SCS, these </w:t>
      </w:r>
      <w:r w:rsidR="008D402D">
        <w:t xml:space="preserve">two </w:t>
      </w:r>
      <w:r w:rsidR="00961860">
        <w:t xml:space="preserve">approaches are interchangeable as 1slot duration is 1ms. However, possible </w:t>
      </w:r>
      <w:r w:rsidR="008D402D">
        <w:t xml:space="preserve">time gap values would be </w:t>
      </w:r>
      <w:r w:rsidR="00961860">
        <w:t xml:space="preserve">different at higher SCS. </w:t>
      </w:r>
      <w:r w:rsidR="008D402D">
        <w:t>As shown in Table-1, time gap indication as fixed number of slots allows a longer maximum time duration between transmissions whereas time gap indication as fixed absolute timing values can less granularity at 30 KHz and 60 KHz SCS.</w:t>
      </w:r>
    </w:p>
    <w:p w14:paraId="3A35EED2" w14:textId="77777777" w:rsidR="008D402D" w:rsidRDefault="008D402D" w:rsidP="008D402D">
      <w:pPr>
        <w:spacing w:after="0"/>
        <w:jc w:val="both"/>
      </w:pPr>
    </w:p>
    <w:p w14:paraId="73027090" w14:textId="637C6340" w:rsidR="00961860" w:rsidRPr="008D402D" w:rsidRDefault="008D402D" w:rsidP="008D402D">
      <w:pPr>
        <w:pStyle w:val="Caption"/>
        <w:jc w:val="center"/>
        <w:rPr>
          <w:rFonts w:asciiTheme="minorHAnsi" w:hAnsiTheme="minorHAnsi"/>
          <w:lang w:eastAsia="zh-TW"/>
        </w:rPr>
      </w:pPr>
      <w:r>
        <w:rPr>
          <w:rFonts w:asciiTheme="minorHAnsi" w:hAnsiTheme="minorHAnsi"/>
        </w:rPr>
        <w:lastRenderedPageBreak/>
        <w:t xml:space="preserve">Table </w:t>
      </w:r>
      <w:r w:rsidRPr="004B3D8F">
        <w:rPr>
          <w:rFonts w:asciiTheme="minorHAnsi" w:hAnsiTheme="minorHAnsi"/>
        </w:rPr>
        <w:t xml:space="preserve">1: </w:t>
      </w:r>
      <w:r>
        <w:rPr>
          <w:rFonts w:asciiTheme="minorHAnsi" w:hAnsiTheme="minorHAnsi"/>
        </w:rPr>
        <w:t>Possible definitions for Time gap indication between initial transmission and re-transmission</w:t>
      </w:r>
      <w:r w:rsidRPr="004B3D8F">
        <w:rPr>
          <w:rFonts w:asciiTheme="minorHAnsi" w:hAnsiTheme="minorHAnsi"/>
        </w:rPr>
        <w:t>.</w:t>
      </w:r>
    </w:p>
    <w:tbl>
      <w:tblPr>
        <w:tblStyle w:val="TableGrid"/>
        <w:tblW w:w="0" w:type="auto"/>
        <w:tblLook w:val="04A0" w:firstRow="1" w:lastRow="0" w:firstColumn="1" w:lastColumn="0" w:noHBand="0" w:noVBand="1"/>
      </w:tblPr>
      <w:tblGrid>
        <w:gridCol w:w="2065"/>
        <w:gridCol w:w="3600"/>
        <w:gridCol w:w="3966"/>
      </w:tblGrid>
      <w:tr w:rsidR="008D402D" w14:paraId="537FFFE3" w14:textId="2BB354A7" w:rsidTr="008D402D">
        <w:tc>
          <w:tcPr>
            <w:tcW w:w="2065" w:type="dxa"/>
          </w:tcPr>
          <w:p w14:paraId="600FA6D4" w14:textId="77777777" w:rsidR="008D402D" w:rsidRDefault="008D402D" w:rsidP="004E040B">
            <w:pPr>
              <w:spacing w:after="0"/>
              <w:jc w:val="both"/>
              <w:rPr>
                <w:b/>
                <w:lang w:eastAsia="zh-TW"/>
              </w:rPr>
            </w:pPr>
          </w:p>
        </w:tc>
        <w:tc>
          <w:tcPr>
            <w:tcW w:w="3600" w:type="dxa"/>
          </w:tcPr>
          <w:p w14:paraId="24AA309B" w14:textId="19D8F312" w:rsidR="008D402D" w:rsidRPr="008D402D" w:rsidRDefault="008D402D" w:rsidP="004E040B">
            <w:pPr>
              <w:spacing w:after="0"/>
              <w:jc w:val="both"/>
              <w:rPr>
                <w:b/>
                <w:lang w:eastAsia="zh-TW"/>
              </w:rPr>
            </w:pPr>
            <w:r w:rsidRPr="008D402D">
              <w:rPr>
                <w:b/>
                <w:lang w:eastAsia="zh-TW"/>
              </w:rPr>
              <w:t xml:space="preserve">Time gap </w:t>
            </w:r>
            <w:r>
              <w:rPr>
                <w:b/>
                <w:lang w:eastAsia="zh-TW"/>
              </w:rPr>
              <w:t>indication defined as fixed a</w:t>
            </w:r>
            <w:r w:rsidRPr="008D402D">
              <w:rPr>
                <w:b/>
                <w:lang w:eastAsia="zh-TW"/>
              </w:rPr>
              <w:t>bsolute timing values</w:t>
            </w:r>
            <w:r>
              <w:rPr>
                <w:b/>
                <w:lang w:eastAsia="zh-TW"/>
              </w:rPr>
              <w:t xml:space="preserve"> (e.g., via 4-bit DCI field)</w:t>
            </w:r>
          </w:p>
        </w:tc>
        <w:tc>
          <w:tcPr>
            <w:tcW w:w="3966" w:type="dxa"/>
          </w:tcPr>
          <w:p w14:paraId="19C35BD1" w14:textId="508F05A9" w:rsidR="008D402D" w:rsidRPr="008D402D" w:rsidRDefault="008D402D" w:rsidP="008D402D">
            <w:pPr>
              <w:spacing w:after="0"/>
              <w:jc w:val="both"/>
              <w:rPr>
                <w:b/>
                <w:lang w:eastAsia="zh-TW"/>
              </w:rPr>
            </w:pPr>
            <w:r w:rsidRPr="008D402D">
              <w:rPr>
                <w:b/>
                <w:lang w:eastAsia="zh-TW"/>
              </w:rPr>
              <w:t xml:space="preserve">Time gap </w:t>
            </w:r>
            <w:r>
              <w:rPr>
                <w:b/>
                <w:lang w:eastAsia="zh-TW"/>
              </w:rPr>
              <w:t xml:space="preserve">indication defined </w:t>
            </w:r>
            <w:r w:rsidRPr="008D402D">
              <w:rPr>
                <w:b/>
                <w:lang w:eastAsia="zh-TW"/>
              </w:rPr>
              <w:t xml:space="preserve">as </w:t>
            </w:r>
            <w:r>
              <w:rPr>
                <w:b/>
                <w:lang w:eastAsia="zh-TW"/>
              </w:rPr>
              <w:t xml:space="preserve">fixed </w:t>
            </w:r>
            <w:r w:rsidRPr="008D402D">
              <w:rPr>
                <w:b/>
                <w:lang w:eastAsia="zh-TW"/>
              </w:rPr>
              <w:t>number of slots</w:t>
            </w:r>
            <w:r>
              <w:rPr>
                <w:b/>
                <w:lang w:eastAsia="zh-TW"/>
              </w:rPr>
              <w:t xml:space="preserve"> (e.g., via 4-bit DCI field)</w:t>
            </w:r>
          </w:p>
        </w:tc>
      </w:tr>
      <w:tr w:rsidR="008D402D" w14:paraId="3F65440D" w14:textId="76A62FE6" w:rsidTr="008D402D">
        <w:tc>
          <w:tcPr>
            <w:tcW w:w="2065" w:type="dxa"/>
          </w:tcPr>
          <w:p w14:paraId="70887E61" w14:textId="7F00B739" w:rsidR="008D402D" w:rsidRDefault="008D402D" w:rsidP="008D402D">
            <w:pPr>
              <w:spacing w:after="0"/>
              <w:jc w:val="both"/>
              <w:rPr>
                <w:b/>
                <w:lang w:eastAsia="zh-TW"/>
              </w:rPr>
            </w:pPr>
            <w:r>
              <w:rPr>
                <w:b/>
                <w:lang w:eastAsia="zh-TW"/>
              </w:rPr>
              <w:t>@ 15 KHz SCS</w:t>
            </w:r>
          </w:p>
        </w:tc>
        <w:tc>
          <w:tcPr>
            <w:tcW w:w="3600" w:type="dxa"/>
          </w:tcPr>
          <w:p w14:paraId="67E055B4" w14:textId="77777777" w:rsidR="008D402D" w:rsidRPr="008D402D" w:rsidRDefault="008D402D" w:rsidP="008D402D">
            <w:pPr>
              <w:spacing w:after="0"/>
              <w:jc w:val="both"/>
              <w:rPr>
                <w:lang w:eastAsia="zh-TW"/>
              </w:rPr>
            </w:pPr>
            <w:r w:rsidRPr="008D402D">
              <w:rPr>
                <w:rFonts w:hint="eastAsia"/>
                <w:lang w:eastAsia="zh-TW"/>
              </w:rPr>
              <w:t>‘</w:t>
            </w:r>
            <w:r w:rsidRPr="008D402D">
              <w:rPr>
                <w:rFonts w:hint="eastAsia"/>
                <w:lang w:eastAsia="zh-TW"/>
              </w:rPr>
              <w:t>0000</w:t>
            </w:r>
            <w:r>
              <w:rPr>
                <w:lang w:eastAsia="zh-TW"/>
              </w:rPr>
              <w:t>’</w:t>
            </w:r>
            <w:r w:rsidRPr="008D402D">
              <w:rPr>
                <w:rFonts w:hint="eastAsia"/>
                <w:lang w:eastAsia="zh-TW"/>
              </w:rPr>
              <w:t xml:space="preserve"> </w:t>
            </w:r>
            <w:r>
              <w:rPr>
                <w:lang w:eastAsia="zh-TW"/>
              </w:rPr>
              <w:sym w:font="Wingdings" w:char="F0E0"/>
            </w:r>
            <w:r>
              <w:rPr>
                <w:rFonts w:hint="eastAsia"/>
                <w:lang w:eastAsia="zh-TW"/>
              </w:rPr>
              <w:t xml:space="preserve"> </w:t>
            </w:r>
            <w:r w:rsidRPr="008D402D">
              <w:rPr>
                <w:rFonts w:hint="eastAsia"/>
                <w:lang w:eastAsia="zh-TW"/>
              </w:rPr>
              <w:t xml:space="preserve">0ms, </w:t>
            </w:r>
          </w:p>
          <w:p w14:paraId="2444BA4D" w14:textId="77777777" w:rsidR="008D402D" w:rsidRPr="008D402D" w:rsidRDefault="008D402D" w:rsidP="008D402D">
            <w:pPr>
              <w:spacing w:after="0"/>
              <w:jc w:val="both"/>
              <w:rPr>
                <w:lang w:eastAsia="zh-TW"/>
              </w:rPr>
            </w:pPr>
            <w:r w:rsidRPr="008D402D">
              <w:rPr>
                <w:rFonts w:hint="eastAsia"/>
                <w:lang w:eastAsia="zh-TW"/>
              </w:rPr>
              <w:t>‘</w:t>
            </w:r>
            <w:r w:rsidRPr="008D402D">
              <w:rPr>
                <w:rFonts w:hint="eastAsia"/>
                <w:lang w:eastAsia="zh-TW"/>
              </w:rPr>
              <w:t>0001</w:t>
            </w:r>
            <w:r>
              <w:rPr>
                <w:lang w:eastAsia="zh-TW"/>
              </w:rPr>
              <w:t xml:space="preserve">’ </w:t>
            </w:r>
            <w:r>
              <w:rPr>
                <w:lang w:eastAsia="zh-TW"/>
              </w:rPr>
              <w:sym w:font="Wingdings" w:char="F0E0"/>
            </w:r>
            <w:r>
              <w:rPr>
                <w:lang w:eastAsia="zh-TW"/>
              </w:rPr>
              <w:t xml:space="preserve"> </w:t>
            </w:r>
            <w:r>
              <w:rPr>
                <w:rFonts w:hint="eastAsia"/>
                <w:lang w:eastAsia="zh-TW"/>
              </w:rPr>
              <w:t>1</w:t>
            </w:r>
            <w:r w:rsidRPr="008D402D">
              <w:rPr>
                <w:rFonts w:hint="eastAsia"/>
                <w:lang w:eastAsia="zh-TW"/>
              </w:rPr>
              <w:t xml:space="preserve">ms, </w:t>
            </w:r>
          </w:p>
          <w:p w14:paraId="7BABE2A0" w14:textId="77777777" w:rsidR="008D402D" w:rsidRPr="008D402D" w:rsidRDefault="008D402D" w:rsidP="008D402D">
            <w:pPr>
              <w:spacing w:after="0"/>
              <w:jc w:val="both"/>
              <w:rPr>
                <w:lang w:eastAsia="zh-TW"/>
              </w:rPr>
            </w:pPr>
            <w:r>
              <w:rPr>
                <w:lang w:eastAsia="zh-TW"/>
              </w:rPr>
              <w:t xml:space="preserve">   </w:t>
            </w:r>
            <w:r w:rsidRPr="008D402D">
              <w:rPr>
                <w:lang w:eastAsia="zh-TW"/>
              </w:rPr>
              <w:t xml:space="preserve"> </w:t>
            </w:r>
            <w:r>
              <w:rPr>
                <w:lang w:eastAsia="zh-TW"/>
              </w:rPr>
              <w:t xml:space="preserve"> </w:t>
            </w:r>
            <w:r w:rsidRPr="008D402D">
              <w:rPr>
                <w:lang w:eastAsia="zh-TW"/>
              </w:rPr>
              <w:t xml:space="preserve"> .....</w:t>
            </w:r>
          </w:p>
          <w:p w14:paraId="0C221F58" w14:textId="77777777" w:rsidR="008D402D" w:rsidRDefault="008D402D" w:rsidP="008D402D">
            <w:pPr>
              <w:spacing w:after="0"/>
              <w:jc w:val="both"/>
              <w:rPr>
                <w:lang w:eastAsia="zh-TW"/>
              </w:rPr>
            </w:pPr>
            <w:r w:rsidRPr="008D402D">
              <w:rPr>
                <w:rFonts w:hint="eastAsia"/>
                <w:lang w:eastAsia="zh-TW"/>
              </w:rPr>
              <w:t>‘</w:t>
            </w:r>
            <w:r w:rsidRPr="008D402D">
              <w:rPr>
                <w:rFonts w:hint="eastAsia"/>
                <w:lang w:eastAsia="zh-TW"/>
              </w:rPr>
              <w:t>1111</w:t>
            </w:r>
            <w:r>
              <w:rPr>
                <w:lang w:eastAsia="zh-TW"/>
              </w:rPr>
              <w:t xml:space="preserve">’ </w:t>
            </w:r>
            <w:r>
              <w:rPr>
                <w:lang w:eastAsia="zh-TW"/>
              </w:rPr>
              <w:sym w:font="Wingdings" w:char="F0E0"/>
            </w:r>
            <w:r>
              <w:rPr>
                <w:lang w:eastAsia="zh-TW"/>
              </w:rPr>
              <w:t xml:space="preserve"> 15</w:t>
            </w:r>
            <w:r w:rsidRPr="008D402D">
              <w:rPr>
                <w:rFonts w:hint="eastAsia"/>
                <w:lang w:eastAsia="zh-TW"/>
              </w:rPr>
              <w:t>ms</w:t>
            </w:r>
          </w:p>
          <w:p w14:paraId="0EDCB282" w14:textId="14193954" w:rsidR="008D402D" w:rsidRPr="00951120" w:rsidRDefault="008D402D" w:rsidP="008D402D">
            <w:pPr>
              <w:spacing w:after="0"/>
              <w:jc w:val="both"/>
              <w:rPr>
                <w:i/>
                <w:lang w:eastAsia="zh-TW"/>
              </w:rPr>
            </w:pPr>
            <w:r w:rsidRPr="00951120">
              <w:rPr>
                <w:i/>
                <w:lang w:eastAsia="zh-TW"/>
              </w:rPr>
              <w:t>Maximum timing gap = 15ms</w:t>
            </w:r>
          </w:p>
        </w:tc>
        <w:tc>
          <w:tcPr>
            <w:tcW w:w="3966" w:type="dxa"/>
          </w:tcPr>
          <w:p w14:paraId="5ACA1978" w14:textId="1CB34D36" w:rsidR="008D402D" w:rsidRPr="008D402D" w:rsidRDefault="008D402D" w:rsidP="008D402D">
            <w:pPr>
              <w:spacing w:after="0"/>
              <w:jc w:val="both"/>
              <w:rPr>
                <w:lang w:eastAsia="zh-TW"/>
              </w:rPr>
            </w:pPr>
            <w:r w:rsidRPr="008D402D">
              <w:rPr>
                <w:rFonts w:hint="eastAsia"/>
                <w:lang w:eastAsia="zh-TW"/>
              </w:rPr>
              <w:t>‘</w:t>
            </w:r>
            <w:r w:rsidRPr="008D402D">
              <w:rPr>
                <w:rFonts w:hint="eastAsia"/>
                <w:lang w:eastAsia="zh-TW"/>
              </w:rPr>
              <w:t>0000</w:t>
            </w:r>
            <w:r>
              <w:rPr>
                <w:lang w:eastAsia="zh-TW"/>
              </w:rPr>
              <w:t>’</w:t>
            </w:r>
            <w:r w:rsidRPr="008D402D">
              <w:rPr>
                <w:rFonts w:hint="eastAsia"/>
                <w:lang w:eastAsia="zh-TW"/>
              </w:rPr>
              <w:t xml:space="preserve"> </w:t>
            </w:r>
            <w:r>
              <w:rPr>
                <w:lang w:eastAsia="zh-TW"/>
              </w:rPr>
              <w:sym w:font="Wingdings" w:char="F0E0"/>
            </w:r>
            <w:r>
              <w:rPr>
                <w:rFonts w:hint="eastAsia"/>
                <w:lang w:eastAsia="zh-TW"/>
              </w:rPr>
              <w:t xml:space="preserve"> </w:t>
            </w:r>
            <w:r w:rsidRPr="008D402D">
              <w:rPr>
                <w:rFonts w:hint="eastAsia"/>
                <w:lang w:eastAsia="zh-TW"/>
              </w:rPr>
              <w:t xml:space="preserve">0ms, </w:t>
            </w:r>
          </w:p>
          <w:p w14:paraId="1640087B" w14:textId="2DB1E8B6" w:rsidR="008D402D" w:rsidRPr="008D402D" w:rsidRDefault="008D402D" w:rsidP="008D402D">
            <w:pPr>
              <w:spacing w:after="0"/>
              <w:jc w:val="both"/>
              <w:rPr>
                <w:lang w:eastAsia="zh-TW"/>
              </w:rPr>
            </w:pPr>
            <w:r w:rsidRPr="008D402D">
              <w:rPr>
                <w:rFonts w:hint="eastAsia"/>
                <w:lang w:eastAsia="zh-TW"/>
              </w:rPr>
              <w:t>‘</w:t>
            </w:r>
            <w:r w:rsidRPr="008D402D">
              <w:rPr>
                <w:rFonts w:hint="eastAsia"/>
                <w:lang w:eastAsia="zh-TW"/>
              </w:rPr>
              <w:t>0001</w:t>
            </w:r>
            <w:r>
              <w:rPr>
                <w:lang w:eastAsia="zh-TW"/>
              </w:rPr>
              <w:t xml:space="preserve">’ </w:t>
            </w:r>
            <w:r>
              <w:rPr>
                <w:lang w:eastAsia="zh-TW"/>
              </w:rPr>
              <w:sym w:font="Wingdings" w:char="F0E0"/>
            </w:r>
            <w:r>
              <w:rPr>
                <w:lang w:eastAsia="zh-TW"/>
              </w:rPr>
              <w:t xml:space="preserve"> </w:t>
            </w:r>
            <w:r w:rsidRPr="008D402D">
              <w:rPr>
                <w:rFonts w:hint="eastAsia"/>
                <w:lang w:eastAsia="zh-TW"/>
              </w:rPr>
              <w:t xml:space="preserve">1ms, </w:t>
            </w:r>
          </w:p>
          <w:p w14:paraId="31922223" w14:textId="7D1EA1BD" w:rsidR="008D402D" w:rsidRPr="008D402D" w:rsidRDefault="008D402D" w:rsidP="008D402D">
            <w:pPr>
              <w:spacing w:after="0"/>
              <w:jc w:val="both"/>
              <w:rPr>
                <w:lang w:eastAsia="zh-TW"/>
              </w:rPr>
            </w:pPr>
            <w:r>
              <w:rPr>
                <w:lang w:eastAsia="zh-TW"/>
              </w:rPr>
              <w:t xml:space="preserve">   </w:t>
            </w:r>
            <w:r w:rsidRPr="008D402D">
              <w:rPr>
                <w:lang w:eastAsia="zh-TW"/>
              </w:rPr>
              <w:t xml:space="preserve"> </w:t>
            </w:r>
            <w:r>
              <w:rPr>
                <w:lang w:eastAsia="zh-TW"/>
              </w:rPr>
              <w:t xml:space="preserve"> </w:t>
            </w:r>
            <w:r w:rsidRPr="008D402D">
              <w:rPr>
                <w:lang w:eastAsia="zh-TW"/>
              </w:rPr>
              <w:t xml:space="preserve"> .....</w:t>
            </w:r>
          </w:p>
          <w:p w14:paraId="21011F24" w14:textId="77777777" w:rsidR="008D402D" w:rsidRDefault="008D402D" w:rsidP="008D402D">
            <w:pPr>
              <w:spacing w:after="0"/>
              <w:jc w:val="both"/>
              <w:rPr>
                <w:lang w:eastAsia="zh-TW"/>
              </w:rPr>
            </w:pPr>
            <w:r w:rsidRPr="008D402D">
              <w:rPr>
                <w:rFonts w:hint="eastAsia"/>
                <w:lang w:eastAsia="zh-TW"/>
              </w:rPr>
              <w:t>‘</w:t>
            </w:r>
            <w:r w:rsidRPr="008D402D">
              <w:rPr>
                <w:rFonts w:hint="eastAsia"/>
                <w:lang w:eastAsia="zh-TW"/>
              </w:rPr>
              <w:t>1111</w:t>
            </w:r>
            <w:r>
              <w:rPr>
                <w:lang w:eastAsia="zh-TW"/>
              </w:rPr>
              <w:t xml:space="preserve">’ </w:t>
            </w:r>
            <w:r>
              <w:rPr>
                <w:lang w:eastAsia="zh-TW"/>
              </w:rPr>
              <w:sym w:font="Wingdings" w:char="F0E0"/>
            </w:r>
            <w:r>
              <w:rPr>
                <w:lang w:eastAsia="zh-TW"/>
              </w:rPr>
              <w:t xml:space="preserve"> </w:t>
            </w:r>
            <w:r w:rsidRPr="008D402D">
              <w:rPr>
                <w:rFonts w:hint="eastAsia"/>
                <w:lang w:eastAsia="zh-TW"/>
              </w:rPr>
              <w:t>15ms</w:t>
            </w:r>
          </w:p>
          <w:p w14:paraId="30CCCC98" w14:textId="77777777" w:rsidR="008D402D" w:rsidRPr="00951120" w:rsidRDefault="008D402D" w:rsidP="008D402D">
            <w:pPr>
              <w:spacing w:after="0"/>
              <w:jc w:val="both"/>
              <w:rPr>
                <w:i/>
                <w:lang w:eastAsia="zh-TW"/>
              </w:rPr>
            </w:pPr>
            <w:r w:rsidRPr="00951120">
              <w:rPr>
                <w:i/>
                <w:lang w:eastAsia="zh-TW"/>
              </w:rPr>
              <w:t>Maximum timing gap = 15ms</w:t>
            </w:r>
          </w:p>
          <w:p w14:paraId="608875A0" w14:textId="6C1C30B9" w:rsidR="008D402D" w:rsidRPr="008D402D" w:rsidRDefault="008D402D" w:rsidP="008D402D">
            <w:pPr>
              <w:spacing w:after="0"/>
              <w:jc w:val="both"/>
              <w:rPr>
                <w:lang w:eastAsia="zh-TW"/>
              </w:rPr>
            </w:pPr>
          </w:p>
        </w:tc>
      </w:tr>
      <w:tr w:rsidR="008D402D" w14:paraId="68895A16" w14:textId="6E156AB1" w:rsidTr="008D402D">
        <w:tc>
          <w:tcPr>
            <w:tcW w:w="2065" w:type="dxa"/>
          </w:tcPr>
          <w:p w14:paraId="2AF08775" w14:textId="0B367CF6" w:rsidR="008D402D" w:rsidRDefault="008D402D" w:rsidP="008D402D">
            <w:pPr>
              <w:spacing w:after="0"/>
              <w:jc w:val="both"/>
              <w:rPr>
                <w:b/>
                <w:lang w:eastAsia="zh-TW"/>
              </w:rPr>
            </w:pPr>
            <w:r>
              <w:rPr>
                <w:b/>
                <w:lang w:eastAsia="zh-TW"/>
              </w:rPr>
              <w:t>@ 30 KHz SCS</w:t>
            </w:r>
          </w:p>
        </w:tc>
        <w:tc>
          <w:tcPr>
            <w:tcW w:w="3600" w:type="dxa"/>
          </w:tcPr>
          <w:p w14:paraId="37833D59" w14:textId="77777777" w:rsidR="008D402D" w:rsidRPr="008D402D" w:rsidRDefault="008D402D" w:rsidP="008D402D">
            <w:pPr>
              <w:spacing w:after="0"/>
              <w:jc w:val="both"/>
              <w:rPr>
                <w:lang w:eastAsia="zh-TW"/>
              </w:rPr>
            </w:pPr>
            <w:r w:rsidRPr="008D402D">
              <w:rPr>
                <w:rFonts w:hint="eastAsia"/>
                <w:lang w:eastAsia="zh-TW"/>
              </w:rPr>
              <w:t>‘</w:t>
            </w:r>
            <w:r w:rsidRPr="008D402D">
              <w:rPr>
                <w:rFonts w:hint="eastAsia"/>
                <w:lang w:eastAsia="zh-TW"/>
              </w:rPr>
              <w:t>0000</w:t>
            </w:r>
            <w:r>
              <w:rPr>
                <w:lang w:eastAsia="zh-TW"/>
              </w:rPr>
              <w:t>’</w:t>
            </w:r>
            <w:r w:rsidRPr="008D402D">
              <w:rPr>
                <w:rFonts w:hint="eastAsia"/>
                <w:lang w:eastAsia="zh-TW"/>
              </w:rPr>
              <w:t xml:space="preserve"> </w:t>
            </w:r>
            <w:r>
              <w:rPr>
                <w:lang w:eastAsia="zh-TW"/>
              </w:rPr>
              <w:sym w:font="Wingdings" w:char="F0E0"/>
            </w:r>
            <w:r>
              <w:rPr>
                <w:rFonts w:hint="eastAsia"/>
                <w:lang w:eastAsia="zh-TW"/>
              </w:rPr>
              <w:t xml:space="preserve"> </w:t>
            </w:r>
            <w:r w:rsidRPr="008D402D">
              <w:rPr>
                <w:rFonts w:hint="eastAsia"/>
                <w:lang w:eastAsia="zh-TW"/>
              </w:rPr>
              <w:t xml:space="preserve">0ms, </w:t>
            </w:r>
          </w:p>
          <w:p w14:paraId="40D55799" w14:textId="77777777" w:rsidR="008D402D" w:rsidRPr="008D402D" w:rsidRDefault="008D402D" w:rsidP="008D402D">
            <w:pPr>
              <w:spacing w:after="0"/>
              <w:jc w:val="both"/>
              <w:rPr>
                <w:lang w:eastAsia="zh-TW"/>
              </w:rPr>
            </w:pPr>
            <w:r w:rsidRPr="008D402D">
              <w:rPr>
                <w:rFonts w:hint="eastAsia"/>
                <w:lang w:eastAsia="zh-TW"/>
              </w:rPr>
              <w:t>‘</w:t>
            </w:r>
            <w:r w:rsidRPr="008D402D">
              <w:rPr>
                <w:rFonts w:hint="eastAsia"/>
                <w:lang w:eastAsia="zh-TW"/>
              </w:rPr>
              <w:t>0001</w:t>
            </w:r>
            <w:r>
              <w:rPr>
                <w:lang w:eastAsia="zh-TW"/>
              </w:rPr>
              <w:t xml:space="preserve">’ </w:t>
            </w:r>
            <w:r>
              <w:rPr>
                <w:lang w:eastAsia="zh-TW"/>
              </w:rPr>
              <w:sym w:font="Wingdings" w:char="F0E0"/>
            </w:r>
            <w:r>
              <w:rPr>
                <w:lang w:eastAsia="zh-TW"/>
              </w:rPr>
              <w:t xml:space="preserve"> </w:t>
            </w:r>
            <w:r>
              <w:rPr>
                <w:rFonts w:hint="eastAsia"/>
                <w:lang w:eastAsia="zh-TW"/>
              </w:rPr>
              <w:t>1</w:t>
            </w:r>
            <w:r w:rsidRPr="008D402D">
              <w:rPr>
                <w:rFonts w:hint="eastAsia"/>
                <w:lang w:eastAsia="zh-TW"/>
              </w:rPr>
              <w:t xml:space="preserve">ms, </w:t>
            </w:r>
          </w:p>
          <w:p w14:paraId="538E615F" w14:textId="77777777" w:rsidR="008D402D" w:rsidRPr="008D402D" w:rsidRDefault="008D402D" w:rsidP="008D402D">
            <w:pPr>
              <w:spacing w:after="0"/>
              <w:jc w:val="both"/>
              <w:rPr>
                <w:lang w:eastAsia="zh-TW"/>
              </w:rPr>
            </w:pPr>
            <w:r>
              <w:rPr>
                <w:lang w:eastAsia="zh-TW"/>
              </w:rPr>
              <w:t xml:space="preserve">   </w:t>
            </w:r>
            <w:r w:rsidRPr="008D402D">
              <w:rPr>
                <w:lang w:eastAsia="zh-TW"/>
              </w:rPr>
              <w:t xml:space="preserve"> </w:t>
            </w:r>
            <w:r>
              <w:rPr>
                <w:lang w:eastAsia="zh-TW"/>
              </w:rPr>
              <w:t xml:space="preserve"> </w:t>
            </w:r>
            <w:r w:rsidRPr="008D402D">
              <w:rPr>
                <w:lang w:eastAsia="zh-TW"/>
              </w:rPr>
              <w:t xml:space="preserve"> .....</w:t>
            </w:r>
          </w:p>
          <w:p w14:paraId="183A5CB8" w14:textId="77777777" w:rsidR="008D402D" w:rsidRDefault="008D402D" w:rsidP="008D402D">
            <w:pPr>
              <w:spacing w:after="0"/>
              <w:jc w:val="both"/>
              <w:rPr>
                <w:lang w:eastAsia="zh-TW"/>
              </w:rPr>
            </w:pPr>
            <w:r w:rsidRPr="008D402D">
              <w:rPr>
                <w:rFonts w:hint="eastAsia"/>
                <w:lang w:eastAsia="zh-TW"/>
              </w:rPr>
              <w:t>‘</w:t>
            </w:r>
            <w:r w:rsidRPr="008D402D">
              <w:rPr>
                <w:rFonts w:hint="eastAsia"/>
                <w:lang w:eastAsia="zh-TW"/>
              </w:rPr>
              <w:t>1111</w:t>
            </w:r>
            <w:r>
              <w:rPr>
                <w:lang w:eastAsia="zh-TW"/>
              </w:rPr>
              <w:t xml:space="preserve">’ </w:t>
            </w:r>
            <w:r>
              <w:rPr>
                <w:lang w:eastAsia="zh-TW"/>
              </w:rPr>
              <w:sym w:font="Wingdings" w:char="F0E0"/>
            </w:r>
            <w:r>
              <w:rPr>
                <w:lang w:eastAsia="zh-TW"/>
              </w:rPr>
              <w:t xml:space="preserve"> 15</w:t>
            </w:r>
            <w:r w:rsidRPr="008D402D">
              <w:rPr>
                <w:rFonts w:hint="eastAsia"/>
                <w:lang w:eastAsia="zh-TW"/>
              </w:rPr>
              <w:t>ms</w:t>
            </w:r>
          </w:p>
          <w:p w14:paraId="27E505F7" w14:textId="1203C534" w:rsidR="008D402D" w:rsidRPr="00951120" w:rsidRDefault="008D402D" w:rsidP="008D402D">
            <w:pPr>
              <w:spacing w:after="0"/>
              <w:jc w:val="both"/>
              <w:rPr>
                <w:i/>
                <w:lang w:eastAsia="zh-TW"/>
              </w:rPr>
            </w:pPr>
            <w:r w:rsidRPr="00951120">
              <w:rPr>
                <w:i/>
                <w:lang w:eastAsia="zh-TW"/>
              </w:rPr>
              <w:t>Maximum timing gap = 15ms</w:t>
            </w:r>
          </w:p>
        </w:tc>
        <w:tc>
          <w:tcPr>
            <w:tcW w:w="3966" w:type="dxa"/>
          </w:tcPr>
          <w:p w14:paraId="1111223E" w14:textId="77777777" w:rsidR="008D402D" w:rsidRPr="008D402D" w:rsidRDefault="008D402D" w:rsidP="008D402D">
            <w:pPr>
              <w:spacing w:after="0"/>
              <w:jc w:val="both"/>
              <w:rPr>
                <w:lang w:eastAsia="zh-TW"/>
              </w:rPr>
            </w:pPr>
            <w:r w:rsidRPr="008D402D">
              <w:rPr>
                <w:rFonts w:hint="eastAsia"/>
                <w:lang w:eastAsia="zh-TW"/>
              </w:rPr>
              <w:t>‘</w:t>
            </w:r>
            <w:r w:rsidRPr="008D402D">
              <w:rPr>
                <w:rFonts w:hint="eastAsia"/>
                <w:lang w:eastAsia="zh-TW"/>
              </w:rPr>
              <w:t>0000</w:t>
            </w:r>
            <w:r>
              <w:rPr>
                <w:lang w:eastAsia="zh-TW"/>
              </w:rPr>
              <w:t>’</w:t>
            </w:r>
            <w:r w:rsidRPr="008D402D">
              <w:rPr>
                <w:rFonts w:hint="eastAsia"/>
                <w:lang w:eastAsia="zh-TW"/>
              </w:rPr>
              <w:t xml:space="preserve"> </w:t>
            </w:r>
            <w:r>
              <w:rPr>
                <w:lang w:eastAsia="zh-TW"/>
              </w:rPr>
              <w:sym w:font="Wingdings" w:char="F0E0"/>
            </w:r>
            <w:r>
              <w:rPr>
                <w:rFonts w:hint="eastAsia"/>
                <w:lang w:eastAsia="zh-TW"/>
              </w:rPr>
              <w:t xml:space="preserve"> </w:t>
            </w:r>
            <w:r w:rsidRPr="008D402D">
              <w:rPr>
                <w:rFonts w:hint="eastAsia"/>
                <w:lang w:eastAsia="zh-TW"/>
              </w:rPr>
              <w:t xml:space="preserve">0ms, </w:t>
            </w:r>
          </w:p>
          <w:p w14:paraId="595B5C7E" w14:textId="73841B63" w:rsidR="008D402D" w:rsidRPr="008D402D" w:rsidRDefault="008D402D" w:rsidP="008D402D">
            <w:pPr>
              <w:spacing w:after="0"/>
              <w:jc w:val="both"/>
              <w:rPr>
                <w:lang w:eastAsia="zh-TW"/>
              </w:rPr>
            </w:pPr>
            <w:r w:rsidRPr="008D402D">
              <w:rPr>
                <w:rFonts w:hint="eastAsia"/>
                <w:lang w:eastAsia="zh-TW"/>
              </w:rPr>
              <w:t>‘</w:t>
            </w:r>
            <w:r w:rsidRPr="008D402D">
              <w:rPr>
                <w:rFonts w:hint="eastAsia"/>
                <w:lang w:eastAsia="zh-TW"/>
              </w:rPr>
              <w:t>0001</w:t>
            </w:r>
            <w:r>
              <w:rPr>
                <w:lang w:eastAsia="zh-TW"/>
              </w:rPr>
              <w:t xml:space="preserve">’ </w:t>
            </w:r>
            <w:r>
              <w:rPr>
                <w:lang w:eastAsia="zh-TW"/>
              </w:rPr>
              <w:sym w:font="Wingdings" w:char="F0E0"/>
            </w:r>
            <w:r>
              <w:rPr>
                <w:lang w:eastAsia="zh-TW"/>
              </w:rPr>
              <w:t xml:space="preserve"> </w:t>
            </w:r>
            <w:r>
              <w:rPr>
                <w:rFonts w:hint="eastAsia"/>
                <w:lang w:eastAsia="zh-TW"/>
              </w:rPr>
              <w:t>0.5</w:t>
            </w:r>
            <w:r w:rsidRPr="008D402D">
              <w:rPr>
                <w:rFonts w:hint="eastAsia"/>
                <w:lang w:eastAsia="zh-TW"/>
              </w:rPr>
              <w:t xml:space="preserve">ms, </w:t>
            </w:r>
          </w:p>
          <w:p w14:paraId="20F841EA" w14:textId="77777777" w:rsidR="008D402D" w:rsidRPr="008D402D" w:rsidRDefault="008D402D" w:rsidP="008D402D">
            <w:pPr>
              <w:spacing w:after="0"/>
              <w:jc w:val="both"/>
              <w:rPr>
                <w:lang w:eastAsia="zh-TW"/>
              </w:rPr>
            </w:pPr>
            <w:r>
              <w:rPr>
                <w:lang w:eastAsia="zh-TW"/>
              </w:rPr>
              <w:t xml:space="preserve">   </w:t>
            </w:r>
            <w:r w:rsidRPr="008D402D">
              <w:rPr>
                <w:lang w:eastAsia="zh-TW"/>
              </w:rPr>
              <w:t xml:space="preserve"> </w:t>
            </w:r>
            <w:r>
              <w:rPr>
                <w:lang w:eastAsia="zh-TW"/>
              </w:rPr>
              <w:t xml:space="preserve"> </w:t>
            </w:r>
            <w:r w:rsidRPr="008D402D">
              <w:rPr>
                <w:lang w:eastAsia="zh-TW"/>
              </w:rPr>
              <w:t xml:space="preserve"> .....</w:t>
            </w:r>
          </w:p>
          <w:p w14:paraId="6F057650" w14:textId="7642ECDD" w:rsidR="008D402D" w:rsidRDefault="008D402D" w:rsidP="008D402D">
            <w:pPr>
              <w:spacing w:after="0"/>
              <w:jc w:val="both"/>
              <w:rPr>
                <w:lang w:eastAsia="zh-TW"/>
              </w:rPr>
            </w:pPr>
            <w:r w:rsidRPr="008D402D">
              <w:rPr>
                <w:rFonts w:hint="eastAsia"/>
                <w:lang w:eastAsia="zh-TW"/>
              </w:rPr>
              <w:t>‘</w:t>
            </w:r>
            <w:r w:rsidRPr="008D402D">
              <w:rPr>
                <w:rFonts w:hint="eastAsia"/>
                <w:lang w:eastAsia="zh-TW"/>
              </w:rPr>
              <w:t>1111</w:t>
            </w:r>
            <w:r>
              <w:rPr>
                <w:lang w:eastAsia="zh-TW"/>
              </w:rPr>
              <w:t xml:space="preserve">’ </w:t>
            </w:r>
            <w:r>
              <w:rPr>
                <w:lang w:eastAsia="zh-TW"/>
              </w:rPr>
              <w:sym w:font="Wingdings" w:char="F0E0"/>
            </w:r>
            <w:r>
              <w:rPr>
                <w:lang w:eastAsia="zh-TW"/>
              </w:rPr>
              <w:t xml:space="preserve"> 7.5</w:t>
            </w:r>
            <w:r w:rsidRPr="008D402D">
              <w:rPr>
                <w:rFonts w:hint="eastAsia"/>
                <w:lang w:eastAsia="zh-TW"/>
              </w:rPr>
              <w:t>ms</w:t>
            </w:r>
          </w:p>
          <w:p w14:paraId="3BD1B438" w14:textId="77777777" w:rsidR="008D402D" w:rsidRPr="00951120" w:rsidRDefault="008D402D" w:rsidP="008D402D">
            <w:pPr>
              <w:spacing w:after="0"/>
              <w:jc w:val="both"/>
              <w:rPr>
                <w:i/>
                <w:lang w:eastAsia="zh-TW"/>
              </w:rPr>
            </w:pPr>
            <w:r w:rsidRPr="00951120">
              <w:rPr>
                <w:i/>
                <w:lang w:eastAsia="zh-TW"/>
              </w:rPr>
              <w:t>Maximum time gap = 7.5ms</w:t>
            </w:r>
          </w:p>
          <w:p w14:paraId="46AAF3E6" w14:textId="62E32175" w:rsidR="008D402D" w:rsidRPr="008D402D" w:rsidRDefault="008D402D" w:rsidP="008D402D">
            <w:pPr>
              <w:spacing w:after="0"/>
              <w:jc w:val="both"/>
              <w:rPr>
                <w:lang w:eastAsia="zh-TW"/>
              </w:rPr>
            </w:pPr>
          </w:p>
        </w:tc>
      </w:tr>
      <w:tr w:rsidR="008D402D" w14:paraId="75F1771F" w14:textId="77777777" w:rsidTr="008D402D">
        <w:tc>
          <w:tcPr>
            <w:tcW w:w="2065" w:type="dxa"/>
          </w:tcPr>
          <w:p w14:paraId="4C4E82F5" w14:textId="376B774E" w:rsidR="008D402D" w:rsidRDefault="008D402D" w:rsidP="008D402D">
            <w:pPr>
              <w:spacing w:after="0"/>
              <w:jc w:val="both"/>
              <w:rPr>
                <w:b/>
                <w:lang w:eastAsia="zh-TW"/>
              </w:rPr>
            </w:pPr>
            <w:r>
              <w:rPr>
                <w:b/>
                <w:lang w:eastAsia="zh-TW"/>
              </w:rPr>
              <w:t>@ 60 KHz SCS</w:t>
            </w:r>
          </w:p>
        </w:tc>
        <w:tc>
          <w:tcPr>
            <w:tcW w:w="3600" w:type="dxa"/>
          </w:tcPr>
          <w:p w14:paraId="68DDF8CC" w14:textId="77777777" w:rsidR="008D402D" w:rsidRPr="008D402D" w:rsidRDefault="008D402D" w:rsidP="008D402D">
            <w:pPr>
              <w:spacing w:after="0"/>
              <w:jc w:val="both"/>
              <w:rPr>
                <w:lang w:eastAsia="zh-TW"/>
              </w:rPr>
            </w:pPr>
            <w:r w:rsidRPr="008D402D">
              <w:rPr>
                <w:rFonts w:hint="eastAsia"/>
                <w:lang w:eastAsia="zh-TW"/>
              </w:rPr>
              <w:t>‘</w:t>
            </w:r>
            <w:r w:rsidRPr="008D402D">
              <w:rPr>
                <w:rFonts w:hint="eastAsia"/>
                <w:lang w:eastAsia="zh-TW"/>
              </w:rPr>
              <w:t>0000</w:t>
            </w:r>
            <w:r>
              <w:rPr>
                <w:lang w:eastAsia="zh-TW"/>
              </w:rPr>
              <w:t>’</w:t>
            </w:r>
            <w:r w:rsidRPr="008D402D">
              <w:rPr>
                <w:rFonts w:hint="eastAsia"/>
                <w:lang w:eastAsia="zh-TW"/>
              </w:rPr>
              <w:t xml:space="preserve"> </w:t>
            </w:r>
            <w:r>
              <w:rPr>
                <w:lang w:eastAsia="zh-TW"/>
              </w:rPr>
              <w:sym w:font="Wingdings" w:char="F0E0"/>
            </w:r>
            <w:r>
              <w:rPr>
                <w:rFonts w:hint="eastAsia"/>
                <w:lang w:eastAsia="zh-TW"/>
              </w:rPr>
              <w:t xml:space="preserve"> </w:t>
            </w:r>
            <w:r w:rsidRPr="008D402D">
              <w:rPr>
                <w:rFonts w:hint="eastAsia"/>
                <w:lang w:eastAsia="zh-TW"/>
              </w:rPr>
              <w:t xml:space="preserve">0ms, </w:t>
            </w:r>
          </w:p>
          <w:p w14:paraId="269E9748" w14:textId="21720D0F" w:rsidR="008D402D" w:rsidRPr="008D402D" w:rsidRDefault="008D402D" w:rsidP="008D402D">
            <w:pPr>
              <w:spacing w:after="0"/>
              <w:jc w:val="both"/>
              <w:rPr>
                <w:lang w:eastAsia="zh-TW"/>
              </w:rPr>
            </w:pPr>
            <w:r w:rsidRPr="008D402D">
              <w:rPr>
                <w:rFonts w:hint="eastAsia"/>
                <w:lang w:eastAsia="zh-TW"/>
              </w:rPr>
              <w:t>‘</w:t>
            </w:r>
            <w:r w:rsidRPr="008D402D">
              <w:rPr>
                <w:rFonts w:hint="eastAsia"/>
                <w:lang w:eastAsia="zh-TW"/>
              </w:rPr>
              <w:t>0001</w:t>
            </w:r>
            <w:r>
              <w:rPr>
                <w:lang w:eastAsia="zh-TW"/>
              </w:rPr>
              <w:t xml:space="preserve">’ </w:t>
            </w:r>
            <w:r>
              <w:rPr>
                <w:lang w:eastAsia="zh-TW"/>
              </w:rPr>
              <w:sym w:font="Wingdings" w:char="F0E0"/>
            </w:r>
            <w:r>
              <w:rPr>
                <w:lang w:eastAsia="zh-TW"/>
              </w:rPr>
              <w:t xml:space="preserve"> </w:t>
            </w:r>
            <w:r>
              <w:rPr>
                <w:rFonts w:hint="eastAsia"/>
                <w:lang w:eastAsia="zh-TW"/>
              </w:rPr>
              <w:t>1</w:t>
            </w:r>
            <w:r w:rsidRPr="008D402D">
              <w:rPr>
                <w:rFonts w:hint="eastAsia"/>
                <w:lang w:eastAsia="zh-TW"/>
              </w:rPr>
              <w:t xml:space="preserve">ms, </w:t>
            </w:r>
          </w:p>
          <w:p w14:paraId="2D1E7196" w14:textId="77777777" w:rsidR="008D402D" w:rsidRPr="008D402D" w:rsidRDefault="008D402D" w:rsidP="008D402D">
            <w:pPr>
              <w:spacing w:after="0"/>
              <w:jc w:val="both"/>
              <w:rPr>
                <w:lang w:eastAsia="zh-TW"/>
              </w:rPr>
            </w:pPr>
            <w:r>
              <w:rPr>
                <w:lang w:eastAsia="zh-TW"/>
              </w:rPr>
              <w:t xml:space="preserve">   </w:t>
            </w:r>
            <w:r w:rsidRPr="008D402D">
              <w:rPr>
                <w:lang w:eastAsia="zh-TW"/>
              </w:rPr>
              <w:t xml:space="preserve"> </w:t>
            </w:r>
            <w:r>
              <w:rPr>
                <w:lang w:eastAsia="zh-TW"/>
              </w:rPr>
              <w:t xml:space="preserve"> </w:t>
            </w:r>
            <w:r w:rsidRPr="008D402D">
              <w:rPr>
                <w:lang w:eastAsia="zh-TW"/>
              </w:rPr>
              <w:t xml:space="preserve"> .....</w:t>
            </w:r>
          </w:p>
          <w:p w14:paraId="03F84576" w14:textId="57637314" w:rsidR="008D402D" w:rsidRDefault="008D402D" w:rsidP="008D402D">
            <w:pPr>
              <w:spacing w:after="0"/>
              <w:jc w:val="both"/>
              <w:rPr>
                <w:lang w:eastAsia="zh-TW"/>
              </w:rPr>
            </w:pPr>
            <w:r w:rsidRPr="008D402D">
              <w:rPr>
                <w:rFonts w:hint="eastAsia"/>
                <w:lang w:eastAsia="zh-TW"/>
              </w:rPr>
              <w:t>‘</w:t>
            </w:r>
            <w:r w:rsidRPr="008D402D">
              <w:rPr>
                <w:rFonts w:hint="eastAsia"/>
                <w:lang w:eastAsia="zh-TW"/>
              </w:rPr>
              <w:t>1111</w:t>
            </w:r>
            <w:r>
              <w:rPr>
                <w:lang w:eastAsia="zh-TW"/>
              </w:rPr>
              <w:t xml:space="preserve">’ </w:t>
            </w:r>
            <w:r>
              <w:rPr>
                <w:lang w:eastAsia="zh-TW"/>
              </w:rPr>
              <w:sym w:font="Wingdings" w:char="F0E0"/>
            </w:r>
            <w:r>
              <w:rPr>
                <w:lang w:eastAsia="zh-TW"/>
              </w:rPr>
              <w:t xml:space="preserve"> 15</w:t>
            </w:r>
            <w:r w:rsidRPr="008D402D">
              <w:rPr>
                <w:rFonts w:hint="eastAsia"/>
                <w:lang w:eastAsia="zh-TW"/>
              </w:rPr>
              <w:t>ms</w:t>
            </w:r>
          </w:p>
          <w:p w14:paraId="7B02D6D4" w14:textId="23B492D3" w:rsidR="008D402D" w:rsidRPr="00951120" w:rsidRDefault="008D402D" w:rsidP="008D402D">
            <w:pPr>
              <w:spacing w:after="0"/>
              <w:jc w:val="both"/>
              <w:rPr>
                <w:i/>
                <w:lang w:eastAsia="zh-TW"/>
              </w:rPr>
            </w:pPr>
            <w:r w:rsidRPr="00951120">
              <w:rPr>
                <w:i/>
                <w:lang w:eastAsia="zh-TW"/>
              </w:rPr>
              <w:t>Maximum timing gap = 15ms</w:t>
            </w:r>
          </w:p>
        </w:tc>
        <w:tc>
          <w:tcPr>
            <w:tcW w:w="3966" w:type="dxa"/>
          </w:tcPr>
          <w:p w14:paraId="4B73D201" w14:textId="77777777" w:rsidR="008D402D" w:rsidRPr="008D402D" w:rsidRDefault="008D402D" w:rsidP="008D402D">
            <w:pPr>
              <w:spacing w:after="0"/>
              <w:jc w:val="both"/>
              <w:rPr>
                <w:lang w:eastAsia="zh-TW"/>
              </w:rPr>
            </w:pPr>
            <w:r w:rsidRPr="008D402D">
              <w:rPr>
                <w:rFonts w:hint="eastAsia"/>
                <w:lang w:eastAsia="zh-TW"/>
              </w:rPr>
              <w:t>‘</w:t>
            </w:r>
            <w:r w:rsidRPr="008D402D">
              <w:rPr>
                <w:rFonts w:hint="eastAsia"/>
                <w:lang w:eastAsia="zh-TW"/>
              </w:rPr>
              <w:t>0000</w:t>
            </w:r>
            <w:r>
              <w:rPr>
                <w:lang w:eastAsia="zh-TW"/>
              </w:rPr>
              <w:t>’</w:t>
            </w:r>
            <w:r w:rsidRPr="008D402D">
              <w:rPr>
                <w:rFonts w:hint="eastAsia"/>
                <w:lang w:eastAsia="zh-TW"/>
              </w:rPr>
              <w:t xml:space="preserve"> </w:t>
            </w:r>
            <w:r>
              <w:rPr>
                <w:lang w:eastAsia="zh-TW"/>
              </w:rPr>
              <w:sym w:font="Wingdings" w:char="F0E0"/>
            </w:r>
            <w:r>
              <w:rPr>
                <w:rFonts w:hint="eastAsia"/>
                <w:lang w:eastAsia="zh-TW"/>
              </w:rPr>
              <w:t xml:space="preserve"> </w:t>
            </w:r>
            <w:r w:rsidRPr="008D402D">
              <w:rPr>
                <w:rFonts w:hint="eastAsia"/>
                <w:lang w:eastAsia="zh-TW"/>
              </w:rPr>
              <w:t xml:space="preserve">0ms, </w:t>
            </w:r>
          </w:p>
          <w:p w14:paraId="354C4003" w14:textId="687F4BDE" w:rsidR="008D402D" w:rsidRPr="008D402D" w:rsidRDefault="008D402D" w:rsidP="008D402D">
            <w:pPr>
              <w:spacing w:after="0"/>
              <w:jc w:val="both"/>
              <w:rPr>
                <w:lang w:eastAsia="zh-TW"/>
              </w:rPr>
            </w:pPr>
            <w:r w:rsidRPr="008D402D">
              <w:rPr>
                <w:rFonts w:hint="eastAsia"/>
                <w:lang w:eastAsia="zh-TW"/>
              </w:rPr>
              <w:t>‘</w:t>
            </w:r>
            <w:r w:rsidRPr="008D402D">
              <w:rPr>
                <w:rFonts w:hint="eastAsia"/>
                <w:lang w:eastAsia="zh-TW"/>
              </w:rPr>
              <w:t>0001</w:t>
            </w:r>
            <w:r>
              <w:rPr>
                <w:lang w:eastAsia="zh-TW"/>
              </w:rPr>
              <w:t xml:space="preserve">’ </w:t>
            </w:r>
            <w:r>
              <w:rPr>
                <w:lang w:eastAsia="zh-TW"/>
              </w:rPr>
              <w:sym w:font="Wingdings" w:char="F0E0"/>
            </w:r>
            <w:r>
              <w:rPr>
                <w:lang w:eastAsia="zh-TW"/>
              </w:rPr>
              <w:t xml:space="preserve"> </w:t>
            </w:r>
            <w:r>
              <w:rPr>
                <w:rFonts w:hint="eastAsia"/>
                <w:lang w:eastAsia="zh-TW"/>
              </w:rPr>
              <w:t>0.25</w:t>
            </w:r>
            <w:r w:rsidRPr="008D402D">
              <w:rPr>
                <w:rFonts w:hint="eastAsia"/>
                <w:lang w:eastAsia="zh-TW"/>
              </w:rPr>
              <w:t xml:space="preserve">ms, </w:t>
            </w:r>
          </w:p>
          <w:p w14:paraId="49409027" w14:textId="77777777" w:rsidR="008D402D" w:rsidRPr="008D402D" w:rsidRDefault="008D402D" w:rsidP="008D402D">
            <w:pPr>
              <w:spacing w:after="0"/>
              <w:jc w:val="both"/>
              <w:rPr>
                <w:lang w:eastAsia="zh-TW"/>
              </w:rPr>
            </w:pPr>
            <w:r>
              <w:rPr>
                <w:lang w:eastAsia="zh-TW"/>
              </w:rPr>
              <w:t xml:space="preserve">   </w:t>
            </w:r>
            <w:r w:rsidRPr="008D402D">
              <w:rPr>
                <w:lang w:eastAsia="zh-TW"/>
              </w:rPr>
              <w:t xml:space="preserve"> </w:t>
            </w:r>
            <w:r>
              <w:rPr>
                <w:lang w:eastAsia="zh-TW"/>
              </w:rPr>
              <w:t xml:space="preserve"> </w:t>
            </w:r>
            <w:r w:rsidRPr="008D402D">
              <w:rPr>
                <w:lang w:eastAsia="zh-TW"/>
              </w:rPr>
              <w:t xml:space="preserve"> .....</w:t>
            </w:r>
          </w:p>
          <w:p w14:paraId="4CE6F292" w14:textId="51C47221" w:rsidR="008D402D" w:rsidRDefault="008D402D" w:rsidP="008D402D">
            <w:pPr>
              <w:spacing w:after="0"/>
              <w:jc w:val="both"/>
              <w:rPr>
                <w:lang w:eastAsia="zh-TW"/>
              </w:rPr>
            </w:pPr>
            <w:r w:rsidRPr="008D402D">
              <w:rPr>
                <w:rFonts w:hint="eastAsia"/>
                <w:lang w:eastAsia="zh-TW"/>
              </w:rPr>
              <w:t>‘</w:t>
            </w:r>
            <w:r w:rsidRPr="008D402D">
              <w:rPr>
                <w:rFonts w:hint="eastAsia"/>
                <w:lang w:eastAsia="zh-TW"/>
              </w:rPr>
              <w:t>1111</w:t>
            </w:r>
            <w:r>
              <w:rPr>
                <w:lang w:eastAsia="zh-TW"/>
              </w:rPr>
              <w:t xml:space="preserve">’ </w:t>
            </w:r>
            <w:r>
              <w:rPr>
                <w:lang w:eastAsia="zh-TW"/>
              </w:rPr>
              <w:sym w:font="Wingdings" w:char="F0E0"/>
            </w:r>
            <w:r>
              <w:rPr>
                <w:lang w:eastAsia="zh-TW"/>
              </w:rPr>
              <w:t xml:space="preserve"> </w:t>
            </w:r>
            <w:r>
              <w:rPr>
                <w:rFonts w:hint="eastAsia"/>
                <w:lang w:eastAsia="zh-TW"/>
              </w:rPr>
              <w:t>3.75</w:t>
            </w:r>
            <w:r w:rsidRPr="008D402D">
              <w:rPr>
                <w:rFonts w:hint="eastAsia"/>
                <w:lang w:eastAsia="zh-TW"/>
              </w:rPr>
              <w:t>ms</w:t>
            </w:r>
          </w:p>
          <w:p w14:paraId="76FB8961" w14:textId="2AD2418E" w:rsidR="008D402D" w:rsidRPr="00951120" w:rsidRDefault="008D402D" w:rsidP="008D402D">
            <w:pPr>
              <w:spacing w:after="0"/>
              <w:jc w:val="both"/>
              <w:rPr>
                <w:i/>
                <w:lang w:eastAsia="zh-TW"/>
              </w:rPr>
            </w:pPr>
            <w:r w:rsidRPr="00951120">
              <w:rPr>
                <w:i/>
                <w:lang w:eastAsia="zh-TW"/>
              </w:rPr>
              <w:t>Maximum timing gap = 3.75ms</w:t>
            </w:r>
          </w:p>
          <w:p w14:paraId="36F87D73" w14:textId="5EE4CF69" w:rsidR="008D402D" w:rsidRPr="008D402D" w:rsidRDefault="008D402D" w:rsidP="008D402D">
            <w:pPr>
              <w:spacing w:after="0"/>
              <w:jc w:val="both"/>
              <w:rPr>
                <w:lang w:eastAsia="zh-TW"/>
              </w:rPr>
            </w:pPr>
          </w:p>
        </w:tc>
      </w:tr>
    </w:tbl>
    <w:p w14:paraId="5B45A658" w14:textId="77777777" w:rsidR="00E552B6" w:rsidRPr="004E040B" w:rsidRDefault="00E552B6" w:rsidP="004E040B">
      <w:pPr>
        <w:spacing w:after="0"/>
        <w:jc w:val="both"/>
        <w:rPr>
          <w:b/>
          <w:lang w:eastAsia="zh-TW"/>
        </w:rPr>
      </w:pPr>
    </w:p>
    <w:p w14:paraId="6B59561B" w14:textId="5C073D0A" w:rsidR="008D402D" w:rsidRDefault="00DC6538" w:rsidP="004702E1">
      <w:pPr>
        <w:jc w:val="both"/>
        <w:rPr>
          <w:lang w:eastAsia="zh-TW"/>
        </w:rPr>
      </w:pPr>
      <w:r>
        <w:rPr>
          <w:lang w:eastAsia="zh-TW"/>
        </w:rPr>
        <w:t>I</w:t>
      </w:r>
      <w:r w:rsidR="008D402D">
        <w:rPr>
          <w:lang w:eastAsia="zh-TW"/>
        </w:rPr>
        <w:t xml:space="preserve">t is important to support a sufficiently long time gap </w:t>
      </w:r>
      <w:r w:rsidR="00FD39DD">
        <w:rPr>
          <w:lang w:eastAsia="zh-TW"/>
        </w:rPr>
        <w:t>values irrespectively of active SCS configuration</w:t>
      </w:r>
      <w:r w:rsidR="008D402D">
        <w:rPr>
          <w:lang w:eastAsia="zh-TW"/>
        </w:rPr>
        <w:t xml:space="preserve">, </w:t>
      </w:r>
      <w:r w:rsidR="00FD39DD">
        <w:rPr>
          <w:lang w:eastAsia="zh-TW"/>
        </w:rPr>
        <w:t xml:space="preserve">hence </w:t>
      </w:r>
      <w:r w:rsidR="008D402D">
        <w:rPr>
          <w:lang w:eastAsia="zh-TW"/>
        </w:rPr>
        <w:t xml:space="preserve">the time gap indication </w:t>
      </w:r>
      <w:r w:rsidR="00FD39DD">
        <w:rPr>
          <w:lang w:eastAsia="zh-TW"/>
        </w:rPr>
        <w:t xml:space="preserve">between initial transmission and re-transmission for SL dynamic grants </w:t>
      </w:r>
      <w:r w:rsidR="008D402D">
        <w:rPr>
          <w:lang w:eastAsia="zh-TW"/>
        </w:rPr>
        <w:t xml:space="preserve">should be defined </w:t>
      </w:r>
      <w:r w:rsidR="00FD39DD">
        <w:rPr>
          <w:lang w:eastAsia="zh-TW"/>
        </w:rPr>
        <w:t xml:space="preserve">as fixed </w:t>
      </w:r>
      <w:r w:rsidR="00164A9E">
        <w:rPr>
          <w:lang w:eastAsia="zh-TW"/>
        </w:rPr>
        <w:t>absolute time</w:t>
      </w:r>
      <w:r w:rsidR="008D402D">
        <w:rPr>
          <w:lang w:eastAsia="zh-TW"/>
        </w:rPr>
        <w:t xml:space="preserve"> values. </w:t>
      </w:r>
    </w:p>
    <w:p w14:paraId="3D61090E" w14:textId="245087A2" w:rsidR="005F34E3" w:rsidRPr="005F34E3" w:rsidRDefault="00FD39DD" w:rsidP="004702E1">
      <w:pPr>
        <w:jc w:val="both"/>
        <w:rPr>
          <w:b/>
          <w:lang w:eastAsia="zh-TW"/>
        </w:rPr>
      </w:pPr>
      <w:r>
        <w:rPr>
          <w:b/>
          <w:lang w:eastAsia="zh-TW"/>
        </w:rPr>
        <w:t>Proposal 3</w:t>
      </w:r>
      <w:r w:rsidRPr="004B3D8F">
        <w:rPr>
          <w:b/>
          <w:lang w:eastAsia="zh-TW"/>
        </w:rPr>
        <w:t xml:space="preserve">: </w:t>
      </w:r>
      <w:r w:rsidR="001D2E75">
        <w:rPr>
          <w:b/>
          <w:lang w:eastAsia="zh-TW"/>
        </w:rPr>
        <w:t xml:space="preserve">Single DCI can configure blind repetitions. </w:t>
      </w:r>
      <w:r w:rsidR="00FC32ED">
        <w:rPr>
          <w:b/>
          <w:lang w:eastAsia="zh-TW"/>
        </w:rPr>
        <w:t xml:space="preserve">DCI signals a time gap </w:t>
      </w:r>
      <w:r>
        <w:rPr>
          <w:b/>
          <w:lang w:eastAsia="zh-TW"/>
        </w:rPr>
        <w:t xml:space="preserve">between </w:t>
      </w:r>
      <w:r w:rsidR="001D2E75">
        <w:rPr>
          <w:b/>
          <w:lang w:eastAsia="zh-TW"/>
        </w:rPr>
        <w:t xml:space="preserve">an initial transmission </w:t>
      </w:r>
      <w:r w:rsidR="00FC32ED">
        <w:rPr>
          <w:b/>
          <w:lang w:eastAsia="zh-TW"/>
        </w:rPr>
        <w:t xml:space="preserve">and </w:t>
      </w:r>
      <w:r w:rsidR="001D2E75">
        <w:rPr>
          <w:b/>
          <w:lang w:eastAsia="zh-TW"/>
        </w:rPr>
        <w:t>re-</w:t>
      </w:r>
      <w:r>
        <w:rPr>
          <w:b/>
          <w:lang w:eastAsia="zh-TW"/>
        </w:rPr>
        <w:t>transmission</w:t>
      </w:r>
      <w:r w:rsidR="00FC32ED">
        <w:rPr>
          <w:b/>
          <w:lang w:eastAsia="zh-TW"/>
        </w:rPr>
        <w:t xml:space="preserve"> in terms of absolute time values</w:t>
      </w:r>
      <w:r w:rsidR="005F34E3">
        <w:rPr>
          <w:b/>
          <w:lang w:eastAsia="zh-TW"/>
        </w:rPr>
        <w:t>.</w:t>
      </w:r>
    </w:p>
    <w:p w14:paraId="7E2A5E3E" w14:textId="7966E202" w:rsidR="00FD39DD" w:rsidRDefault="005F34E3" w:rsidP="004702E1">
      <w:pPr>
        <w:jc w:val="both"/>
        <w:rPr>
          <w:lang w:eastAsia="zh-TW"/>
        </w:rPr>
      </w:pPr>
      <w:r>
        <w:rPr>
          <w:lang w:eastAsia="zh-TW"/>
        </w:rPr>
        <w:t>If SL-HARQ feedback is configured fo</w:t>
      </w:r>
      <w:r w:rsidR="006235C9">
        <w:rPr>
          <w:lang w:eastAsia="zh-TW"/>
        </w:rPr>
        <w:t>r a dynamic grant, transmitting-</w:t>
      </w:r>
      <w:r>
        <w:rPr>
          <w:lang w:eastAsia="zh-TW"/>
        </w:rPr>
        <w:t xml:space="preserve">UE may receive a SL-HARQ-ACK feedback on sidelink after the initial transmission. If the HARQ feedback is received in sufficient time prior to the re-transmission, transmitting UE should not be expected to perform the blind re-transmission, hence the re-transmission SL resources can be released. </w:t>
      </w:r>
    </w:p>
    <w:p w14:paraId="65188934" w14:textId="502D7901" w:rsidR="001612C2" w:rsidRDefault="005F34E3" w:rsidP="004702E1">
      <w:pPr>
        <w:jc w:val="both"/>
        <w:rPr>
          <w:b/>
          <w:lang w:eastAsia="zh-TW"/>
        </w:rPr>
      </w:pPr>
      <w:r>
        <w:rPr>
          <w:b/>
          <w:lang w:eastAsia="zh-TW"/>
        </w:rPr>
        <w:t>Proposal 4</w:t>
      </w:r>
      <w:r w:rsidRPr="004B3D8F">
        <w:rPr>
          <w:b/>
          <w:lang w:eastAsia="zh-TW"/>
        </w:rPr>
        <w:t xml:space="preserve">: </w:t>
      </w:r>
      <w:r>
        <w:rPr>
          <w:b/>
          <w:lang w:eastAsia="zh-TW"/>
        </w:rPr>
        <w:t xml:space="preserve">Support </w:t>
      </w:r>
      <w:r w:rsidR="00BD3018">
        <w:rPr>
          <w:b/>
          <w:lang w:eastAsia="zh-TW"/>
        </w:rPr>
        <w:t>SL-</w:t>
      </w:r>
      <w:r>
        <w:rPr>
          <w:b/>
          <w:lang w:eastAsia="zh-TW"/>
        </w:rPr>
        <w:t>ACK-based early termination of blind re-transmission in SL dynamic grants.</w:t>
      </w:r>
    </w:p>
    <w:p w14:paraId="79B77E97" w14:textId="77777777" w:rsidR="00591D2F" w:rsidRPr="004B3D8F" w:rsidRDefault="00591D2F" w:rsidP="004702E1">
      <w:pPr>
        <w:jc w:val="both"/>
        <w:rPr>
          <w:lang w:eastAsia="zh-TW"/>
        </w:rPr>
      </w:pPr>
    </w:p>
    <w:p w14:paraId="3B9D44F9" w14:textId="54D21501" w:rsidR="004A227A" w:rsidRPr="00530BAD" w:rsidRDefault="00724B2B" w:rsidP="004A227A">
      <w:pPr>
        <w:pStyle w:val="Heading2"/>
        <w:rPr>
          <w:lang w:eastAsia="zh-TW"/>
        </w:rPr>
      </w:pPr>
      <w:r>
        <w:rPr>
          <w:lang w:eastAsia="zh-TW"/>
        </w:rPr>
        <w:t>C</w:t>
      </w:r>
      <w:r w:rsidR="004A227A">
        <w:rPr>
          <w:lang w:eastAsia="zh-TW"/>
        </w:rPr>
        <w:t>onfigured grants</w:t>
      </w:r>
    </w:p>
    <w:p w14:paraId="10F4810C" w14:textId="629EB96C" w:rsidR="004A227A" w:rsidRDefault="00C6747E" w:rsidP="004A227A">
      <w:pPr>
        <w:jc w:val="both"/>
        <w:rPr>
          <w:lang w:eastAsia="zh-TW"/>
        </w:rPr>
      </w:pPr>
      <w:r>
        <w:rPr>
          <w:lang w:eastAsia="zh-TW"/>
        </w:rPr>
        <w:t>In LTE V2X, a</w:t>
      </w:r>
      <w:r w:rsidR="00F86333">
        <w:rPr>
          <w:lang w:eastAsia="zh-TW"/>
        </w:rPr>
        <w:t xml:space="preserve"> maximum of 8 SL</w:t>
      </w:r>
      <w:r>
        <w:rPr>
          <w:lang w:eastAsia="zh-TW"/>
        </w:rPr>
        <w:t xml:space="preserve"> </w:t>
      </w:r>
      <w:r w:rsidR="004A227A">
        <w:rPr>
          <w:lang w:eastAsia="zh-TW"/>
        </w:rPr>
        <w:t>SPS configur</w:t>
      </w:r>
      <w:r w:rsidR="00F86333">
        <w:rPr>
          <w:lang w:eastAsia="zh-TW"/>
        </w:rPr>
        <w:t xml:space="preserve">ations are supported, and Rel-16 NR supports </w:t>
      </w:r>
      <w:r w:rsidR="004A227A">
        <w:rPr>
          <w:lang w:eastAsia="zh-TW"/>
        </w:rPr>
        <w:t xml:space="preserve">up to 12 configured grants </w:t>
      </w:r>
      <w:r w:rsidR="00F86333">
        <w:rPr>
          <w:lang w:eastAsia="zh-TW"/>
        </w:rPr>
        <w:t xml:space="preserve">in </w:t>
      </w:r>
      <w:r w:rsidR="004A227A">
        <w:rPr>
          <w:lang w:eastAsia="zh-TW"/>
        </w:rPr>
        <w:t xml:space="preserve">uplink </w:t>
      </w:r>
      <w:r w:rsidR="00F86333">
        <w:rPr>
          <w:lang w:eastAsia="zh-TW"/>
        </w:rPr>
        <w:t xml:space="preserve">according to recent </w:t>
      </w:r>
      <w:r>
        <w:rPr>
          <w:lang w:eastAsia="zh-TW"/>
        </w:rPr>
        <w:t xml:space="preserve">RAN1 </w:t>
      </w:r>
      <w:r w:rsidR="00F86333">
        <w:rPr>
          <w:lang w:eastAsia="zh-TW"/>
        </w:rPr>
        <w:t>agreements in eURLLC.</w:t>
      </w:r>
      <w:r w:rsidR="004A227A">
        <w:rPr>
          <w:lang w:eastAsia="zh-TW"/>
        </w:rPr>
        <w:t xml:space="preserve"> Since eURLLC and V2X share similar motivations (i.e., multi-service support and low-latency requirements), it is </w:t>
      </w:r>
      <w:r w:rsidR="00F86333">
        <w:rPr>
          <w:lang w:eastAsia="zh-TW"/>
        </w:rPr>
        <w:t xml:space="preserve">preferred </w:t>
      </w:r>
      <w:r w:rsidR="004A227A">
        <w:rPr>
          <w:lang w:eastAsia="zh-TW"/>
        </w:rPr>
        <w:t xml:space="preserve">to support </w:t>
      </w:r>
      <w:r w:rsidR="00E42826">
        <w:rPr>
          <w:lang w:eastAsia="zh-TW"/>
        </w:rPr>
        <w:t xml:space="preserve">at least </w:t>
      </w:r>
      <w:r>
        <w:rPr>
          <w:lang w:eastAsia="zh-TW"/>
        </w:rPr>
        <w:t>the same</w:t>
      </w:r>
      <w:r w:rsidR="00F86333">
        <w:rPr>
          <w:lang w:eastAsia="zh-TW"/>
        </w:rPr>
        <w:t xml:space="preserve"> </w:t>
      </w:r>
      <w:r w:rsidR="004A227A">
        <w:rPr>
          <w:lang w:eastAsia="zh-TW"/>
        </w:rPr>
        <w:t xml:space="preserve">number of maximum configured grants in uplink and sidelink. </w:t>
      </w:r>
    </w:p>
    <w:p w14:paraId="4C956FFC" w14:textId="279484BB" w:rsidR="00F86333" w:rsidRDefault="004A227A" w:rsidP="00F86333">
      <w:pPr>
        <w:spacing w:after="0"/>
        <w:jc w:val="both"/>
        <w:rPr>
          <w:b/>
          <w:lang w:eastAsia="zh-TW"/>
        </w:rPr>
      </w:pPr>
      <w:r w:rsidRPr="007745EE">
        <w:rPr>
          <w:b/>
          <w:lang w:eastAsia="zh-TW"/>
        </w:rPr>
        <w:t xml:space="preserve">Proposal </w:t>
      </w:r>
      <w:r w:rsidR="00100FDE">
        <w:rPr>
          <w:b/>
          <w:lang w:eastAsia="zh-TW"/>
        </w:rPr>
        <w:t>5</w:t>
      </w:r>
      <w:r>
        <w:rPr>
          <w:b/>
          <w:lang w:eastAsia="zh-TW"/>
        </w:rPr>
        <w:t>: Th</w:t>
      </w:r>
      <w:r w:rsidR="00F86333">
        <w:rPr>
          <w:b/>
          <w:lang w:eastAsia="zh-TW"/>
        </w:rPr>
        <w:t xml:space="preserve">e maximum number of configured grants </w:t>
      </w:r>
      <w:r>
        <w:rPr>
          <w:b/>
          <w:lang w:eastAsia="zh-TW"/>
        </w:rPr>
        <w:t>is 12</w:t>
      </w:r>
      <w:r w:rsidR="00E45099">
        <w:rPr>
          <w:b/>
          <w:lang w:eastAsia="zh-TW"/>
        </w:rPr>
        <w:t xml:space="preserve"> on sidelink</w:t>
      </w:r>
      <w:r>
        <w:rPr>
          <w:b/>
          <w:lang w:eastAsia="zh-TW"/>
        </w:rPr>
        <w:t>.</w:t>
      </w:r>
    </w:p>
    <w:p w14:paraId="459251F2" w14:textId="77777777" w:rsidR="00F86333" w:rsidRPr="00F86333" w:rsidRDefault="00F86333" w:rsidP="00F86333">
      <w:pPr>
        <w:spacing w:after="0"/>
        <w:jc w:val="both"/>
        <w:rPr>
          <w:b/>
          <w:lang w:eastAsia="zh-TW"/>
        </w:rPr>
      </w:pPr>
    </w:p>
    <w:p w14:paraId="0C1E5774" w14:textId="2D5F28A7" w:rsidR="004A227A" w:rsidRDefault="004A227A" w:rsidP="004A227A">
      <w:pPr>
        <w:jc w:val="both"/>
        <w:rPr>
          <w:lang w:eastAsia="zh-TW"/>
        </w:rPr>
      </w:pPr>
      <w:r>
        <w:rPr>
          <w:lang w:eastAsia="zh-TW"/>
        </w:rPr>
        <w:t xml:space="preserve">Instead of activating/releasing each SL configured grant by </w:t>
      </w:r>
      <w:r w:rsidR="001142A4">
        <w:rPr>
          <w:lang w:eastAsia="zh-TW"/>
        </w:rPr>
        <w:t xml:space="preserve">separate </w:t>
      </w:r>
      <w:r>
        <w:rPr>
          <w:lang w:eastAsia="zh-TW"/>
        </w:rPr>
        <w:t>DCI</w:t>
      </w:r>
      <w:r w:rsidR="001142A4">
        <w:rPr>
          <w:lang w:eastAsia="zh-TW"/>
        </w:rPr>
        <w:t xml:space="preserve"> signaling</w:t>
      </w:r>
      <w:r>
        <w:rPr>
          <w:lang w:eastAsia="zh-TW"/>
        </w:rPr>
        <w:t xml:space="preserve">, it is </w:t>
      </w:r>
      <w:r w:rsidR="001142A4">
        <w:rPr>
          <w:lang w:eastAsia="zh-TW"/>
        </w:rPr>
        <w:t xml:space="preserve">useful </w:t>
      </w:r>
      <w:r>
        <w:rPr>
          <w:lang w:eastAsia="zh-TW"/>
        </w:rPr>
        <w:t xml:space="preserve">to activate/release a set of configured grants simultaneously by single DCI. Using </w:t>
      </w:r>
      <w:r w:rsidR="001142A4">
        <w:rPr>
          <w:lang w:eastAsia="zh-TW"/>
        </w:rPr>
        <w:t xml:space="preserve">a single </w:t>
      </w:r>
      <w:r>
        <w:rPr>
          <w:lang w:eastAsia="zh-TW"/>
        </w:rPr>
        <w:t>DCI for multiple activation or multiple release can improve spectral effic</w:t>
      </w:r>
      <w:r w:rsidR="001142A4">
        <w:rPr>
          <w:lang w:eastAsia="zh-TW"/>
        </w:rPr>
        <w:t>iency by fast allocation/</w:t>
      </w:r>
      <w:r>
        <w:rPr>
          <w:lang w:eastAsia="zh-TW"/>
        </w:rPr>
        <w:t xml:space="preserve">release of </w:t>
      </w:r>
      <w:r w:rsidR="001142A4">
        <w:rPr>
          <w:lang w:eastAsia="zh-TW"/>
        </w:rPr>
        <w:t xml:space="preserve">SL </w:t>
      </w:r>
      <w:r>
        <w:rPr>
          <w:lang w:eastAsia="zh-TW"/>
        </w:rPr>
        <w:t>resources. It also help</w:t>
      </w:r>
      <w:r w:rsidR="001142A4">
        <w:rPr>
          <w:lang w:eastAsia="zh-TW"/>
        </w:rPr>
        <w:t>s</w:t>
      </w:r>
      <w:r>
        <w:rPr>
          <w:lang w:eastAsia="zh-TW"/>
        </w:rPr>
        <w:t xml:space="preserve"> minimize </w:t>
      </w:r>
      <w:r w:rsidR="001142A4">
        <w:rPr>
          <w:lang w:eastAsia="zh-TW"/>
        </w:rPr>
        <w:t xml:space="preserve">control </w:t>
      </w:r>
      <w:r>
        <w:rPr>
          <w:lang w:eastAsia="zh-TW"/>
        </w:rPr>
        <w:t xml:space="preserve">overhead. </w:t>
      </w:r>
    </w:p>
    <w:p w14:paraId="030DA442" w14:textId="79266EE4" w:rsidR="004A227A" w:rsidRDefault="00100FDE" w:rsidP="004A227A">
      <w:pPr>
        <w:jc w:val="both"/>
        <w:rPr>
          <w:i/>
          <w:lang w:eastAsia="zh-TW"/>
        </w:rPr>
      </w:pPr>
      <w:r>
        <w:rPr>
          <w:b/>
          <w:lang w:eastAsia="zh-TW"/>
        </w:rPr>
        <w:t>Observation 4</w:t>
      </w:r>
      <w:r w:rsidR="004A227A" w:rsidRPr="00BB336A">
        <w:rPr>
          <w:b/>
          <w:lang w:eastAsia="zh-TW"/>
        </w:rPr>
        <w:t>:</w:t>
      </w:r>
      <w:r w:rsidR="004A227A" w:rsidRPr="00B41B1D">
        <w:rPr>
          <w:i/>
          <w:lang w:eastAsia="zh-TW"/>
        </w:rPr>
        <w:t xml:space="preserve"> </w:t>
      </w:r>
      <w:r w:rsidR="00F86333">
        <w:rPr>
          <w:i/>
          <w:lang w:eastAsia="zh-TW"/>
        </w:rPr>
        <w:t>Single-DCI activation/</w:t>
      </w:r>
      <w:r w:rsidR="004A227A">
        <w:rPr>
          <w:i/>
          <w:lang w:eastAsia="zh-TW"/>
        </w:rPr>
        <w:t xml:space="preserve">release of multiple configured grants can </w:t>
      </w:r>
      <w:r w:rsidR="00F86333">
        <w:rPr>
          <w:i/>
          <w:lang w:eastAsia="zh-TW"/>
        </w:rPr>
        <w:t xml:space="preserve">minimize signaling overhead, </w:t>
      </w:r>
      <w:r w:rsidR="004A227A">
        <w:rPr>
          <w:i/>
          <w:lang w:eastAsia="zh-TW"/>
        </w:rPr>
        <w:t xml:space="preserve">and </w:t>
      </w:r>
      <w:r w:rsidR="00F86333">
        <w:rPr>
          <w:i/>
          <w:lang w:eastAsia="zh-TW"/>
        </w:rPr>
        <w:t xml:space="preserve">enable </w:t>
      </w:r>
      <w:r w:rsidR="004A227A">
        <w:rPr>
          <w:i/>
          <w:lang w:eastAsia="zh-TW"/>
        </w:rPr>
        <w:t xml:space="preserve">faster </w:t>
      </w:r>
      <w:r w:rsidR="00F86333">
        <w:rPr>
          <w:i/>
          <w:lang w:eastAsia="zh-TW"/>
        </w:rPr>
        <w:t xml:space="preserve">assignment </w:t>
      </w:r>
      <w:r w:rsidR="004A227A">
        <w:rPr>
          <w:i/>
          <w:lang w:eastAsia="zh-TW"/>
        </w:rPr>
        <w:t>&amp; release of resources.</w:t>
      </w:r>
    </w:p>
    <w:p w14:paraId="1F789EF9" w14:textId="6311A9E8" w:rsidR="004A227A" w:rsidRDefault="004A227A" w:rsidP="004A227A">
      <w:pPr>
        <w:spacing w:after="0"/>
        <w:jc w:val="both"/>
        <w:rPr>
          <w:b/>
          <w:lang w:eastAsia="ko-KR"/>
        </w:rPr>
      </w:pPr>
      <w:r w:rsidRPr="008939C9">
        <w:rPr>
          <w:b/>
          <w:lang w:eastAsia="zh-TW"/>
        </w:rPr>
        <w:t xml:space="preserve">Proposal </w:t>
      </w:r>
      <w:r w:rsidR="00100FDE">
        <w:rPr>
          <w:b/>
          <w:lang w:eastAsia="zh-TW"/>
        </w:rPr>
        <w:t>6</w:t>
      </w:r>
      <w:r w:rsidRPr="008939C9">
        <w:rPr>
          <w:b/>
          <w:lang w:eastAsia="ko-KR"/>
        </w:rPr>
        <w:t xml:space="preserve">: </w:t>
      </w:r>
      <w:r>
        <w:rPr>
          <w:b/>
          <w:lang w:eastAsia="ko-KR"/>
        </w:rPr>
        <w:t xml:space="preserve">Joint activation/release </w:t>
      </w:r>
      <w:r w:rsidR="00D6118A">
        <w:rPr>
          <w:b/>
          <w:lang w:eastAsia="ko-KR"/>
        </w:rPr>
        <w:t xml:space="preserve">by single DCI </w:t>
      </w:r>
      <w:r>
        <w:rPr>
          <w:b/>
          <w:lang w:eastAsia="ko-KR"/>
        </w:rPr>
        <w:t xml:space="preserve">is supported </w:t>
      </w:r>
      <w:r w:rsidR="000E5A0B">
        <w:rPr>
          <w:b/>
          <w:lang w:eastAsia="ko-KR"/>
        </w:rPr>
        <w:t xml:space="preserve">for </w:t>
      </w:r>
      <w:r w:rsidR="00D6118A">
        <w:rPr>
          <w:b/>
          <w:lang w:eastAsia="ko-KR"/>
        </w:rPr>
        <w:t>Type-2 configured grants</w:t>
      </w:r>
      <w:r w:rsidRPr="008939C9">
        <w:rPr>
          <w:b/>
          <w:lang w:eastAsia="ko-KR"/>
        </w:rPr>
        <w:t>.</w:t>
      </w:r>
    </w:p>
    <w:p w14:paraId="7FA2C1EB" w14:textId="77777777" w:rsidR="004B3D8F" w:rsidRDefault="004B3D8F" w:rsidP="004A227A">
      <w:pPr>
        <w:spacing w:after="0"/>
        <w:jc w:val="both"/>
        <w:rPr>
          <w:b/>
          <w:lang w:eastAsia="ko-KR"/>
        </w:rPr>
      </w:pPr>
    </w:p>
    <w:p w14:paraId="7F46D350" w14:textId="39508BFC" w:rsidR="00320AB0" w:rsidRDefault="0073638E" w:rsidP="004A227A">
      <w:pPr>
        <w:spacing w:after="0"/>
        <w:jc w:val="both"/>
        <w:rPr>
          <w:lang w:eastAsia="ko-KR"/>
        </w:rPr>
      </w:pPr>
      <w:r>
        <w:rPr>
          <w:lang w:eastAsia="ko-KR"/>
        </w:rPr>
        <w:t xml:space="preserve">A transmitting UE should send both PSSCH and PSCCH on SL configured grant resources such that the configured grant operation is kept transparent to the receiving UEs and other nearby UEs as much as possible. This is essential for sensing in case Mode-1 and Mode-2 UEs are configured to use shared resource pools. Even if shared resource pools is not agreed in this Rel-16, it may possibly be supported in a future release. Coexistence of UEs from different releases on the same </w:t>
      </w:r>
      <w:r>
        <w:rPr>
          <w:lang w:eastAsia="ko-KR"/>
        </w:rPr>
        <w:lastRenderedPageBreak/>
        <w:t>NR SL resource pool may become a necessary feature in the future, and therefore it is important to make sure that the transmitting UEs send the necessary control information (i.e., 1</w:t>
      </w:r>
      <w:r w:rsidRPr="0073638E">
        <w:rPr>
          <w:vertAlign w:val="superscript"/>
          <w:lang w:eastAsia="ko-KR"/>
        </w:rPr>
        <w:t>st</w:t>
      </w:r>
      <w:r>
        <w:rPr>
          <w:lang w:eastAsia="ko-KR"/>
        </w:rPr>
        <w:t xml:space="preserve"> SCI) on configured grant resources to facilitate sensing for other UEs. For example, in LTE V2X, when a transmitting UE operates according to its SL-SPS configuration, the resource reservation field in SCI </w:t>
      </w:r>
      <w:r w:rsidR="00EA6B4E">
        <w:rPr>
          <w:lang w:eastAsia="ko-KR"/>
        </w:rPr>
        <w:t>is set to the SPS period</w:t>
      </w:r>
      <w:r w:rsidR="00D744C5">
        <w:rPr>
          <w:lang w:eastAsia="ko-KR"/>
        </w:rPr>
        <w:t>icity</w:t>
      </w:r>
      <w:r w:rsidR="00EA6B4E">
        <w:rPr>
          <w:lang w:eastAsia="ko-KR"/>
        </w:rPr>
        <w:t xml:space="preserve"> to help facilitate sensing. </w:t>
      </w:r>
    </w:p>
    <w:p w14:paraId="766DC20B" w14:textId="77777777" w:rsidR="0073638E" w:rsidRDefault="0073638E" w:rsidP="004A227A">
      <w:pPr>
        <w:spacing w:after="0"/>
        <w:jc w:val="both"/>
        <w:rPr>
          <w:b/>
          <w:lang w:eastAsia="ko-KR"/>
        </w:rPr>
      </w:pPr>
    </w:p>
    <w:p w14:paraId="72871736" w14:textId="0D25B3F3" w:rsidR="004B4FBF" w:rsidRDefault="00320AB0" w:rsidP="004A227A">
      <w:pPr>
        <w:spacing w:after="0"/>
        <w:jc w:val="both"/>
        <w:rPr>
          <w:b/>
          <w:lang w:eastAsia="ko-KR"/>
        </w:rPr>
      </w:pPr>
      <w:r w:rsidRPr="008939C9">
        <w:rPr>
          <w:b/>
          <w:lang w:eastAsia="zh-TW"/>
        </w:rPr>
        <w:t xml:space="preserve">Proposal </w:t>
      </w:r>
      <w:r w:rsidR="00100FDE">
        <w:rPr>
          <w:b/>
          <w:lang w:eastAsia="zh-TW"/>
        </w:rPr>
        <w:t>7</w:t>
      </w:r>
      <w:r w:rsidRPr="008939C9">
        <w:rPr>
          <w:b/>
          <w:lang w:eastAsia="ko-KR"/>
        </w:rPr>
        <w:t xml:space="preserve">: </w:t>
      </w:r>
      <w:r w:rsidR="00BA77D7">
        <w:rPr>
          <w:b/>
          <w:lang w:eastAsia="ko-KR"/>
        </w:rPr>
        <w:t xml:space="preserve">Both PSSCH and PSCCH are transmitted on configured grant resources. </w:t>
      </w:r>
    </w:p>
    <w:p w14:paraId="62B38666" w14:textId="77777777" w:rsidR="004B4FBF" w:rsidRDefault="004B4FBF" w:rsidP="004A227A">
      <w:pPr>
        <w:spacing w:after="0"/>
        <w:jc w:val="both"/>
        <w:rPr>
          <w:b/>
          <w:lang w:eastAsia="ko-KR"/>
        </w:rPr>
      </w:pPr>
    </w:p>
    <w:p w14:paraId="7177843B" w14:textId="77777777" w:rsidR="004A227A" w:rsidRDefault="004A227A" w:rsidP="004A227A">
      <w:pPr>
        <w:jc w:val="both"/>
        <w:rPr>
          <w:lang w:eastAsia="zh-TW"/>
        </w:rPr>
      </w:pPr>
    </w:p>
    <w:p w14:paraId="13712348" w14:textId="159035F9" w:rsidR="00CF0935" w:rsidRPr="00315D2E" w:rsidRDefault="00CF0935" w:rsidP="00CF0935">
      <w:pPr>
        <w:pStyle w:val="Heading2"/>
        <w:rPr>
          <w:lang w:eastAsia="zh-TW"/>
        </w:rPr>
      </w:pPr>
      <w:r>
        <w:rPr>
          <w:lang w:eastAsia="zh-TW"/>
        </w:rPr>
        <w:t xml:space="preserve">SL-HARQ feedback </w:t>
      </w:r>
      <w:r w:rsidR="004E4B7A">
        <w:rPr>
          <w:lang w:eastAsia="zh-TW"/>
        </w:rPr>
        <w:t>to gNB</w:t>
      </w:r>
    </w:p>
    <w:p w14:paraId="5B821E60" w14:textId="3AA58EE8" w:rsidR="00CF0935" w:rsidRDefault="00CD75D6" w:rsidP="00CD75D6">
      <w:pPr>
        <w:jc w:val="both"/>
        <w:rPr>
          <w:lang w:eastAsia="zh-TW"/>
        </w:rPr>
      </w:pPr>
      <w:r>
        <w:rPr>
          <w:lang w:eastAsia="zh-TW"/>
        </w:rPr>
        <w:t xml:space="preserve">On the indication of feedback resources and multiplexing, </w:t>
      </w:r>
      <w:r w:rsidR="00CF0935">
        <w:rPr>
          <w:lang w:eastAsia="zh-TW"/>
        </w:rPr>
        <w:t xml:space="preserve">Rel-15 HARQ signaling mechanism should be reused for SL-HARQ feedback reporting </w:t>
      </w:r>
      <w:r>
        <w:rPr>
          <w:lang w:eastAsia="zh-TW"/>
        </w:rPr>
        <w:t>to gNB as much as possible</w:t>
      </w:r>
      <w:r w:rsidR="00CF0935">
        <w:rPr>
          <w:lang w:eastAsia="zh-TW"/>
        </w:rPr>
        <w:t xml:space="preserve"> to minimize specification </w:t>
      </w:r>
      <w:r>
        <w:rPr>
          <w:lang w:eastAsia="zh-TW"/>
        </w:rPr>
        <w:t>efforts</w:t>
      </w:r>
      <w:r w:rsidR="00CF0935">
        <w:rPr>
          <w:lang w:eastAsia="zh-TW"/>
        </w:rPr>
        <w:t xml:space="preserve">. </w:t>
      </w:r>
      <w:r w:rsidR="007666BA">
        <w:rPr>
          <w:lang w:eastAsia="zh-TW"/>
        </w:rPr>
        <w:t>T</w:t>
      </w:r>
      <w:r>
        <w:rPr>
          <w:lang w:eastAsia="zh-TW"/>
        </w:rPr>
        <w:t xml:space="preserve">he PUCCH resources for SL-HARQ should be indicated in DCI (i.e., from a group of </w:t>
      </w:r>
      <w:r w:rsidR="007666BA">
        <w:rPr>
          <w:lang w:eastAsia="zh-TW"/>
        </w:rPr>
        <w:t>RRC</w:t>
      </w:r>
      <w:r>
        <w:rPr>
          <w:lang w:eastAsia="zh-TW"/>
        </w:rPr>
        <w:t>-configured PUCCH resource sets)</w:t>
      </w:r>
      <w:r w:rsidR="007666BA">
        <w:rPr>
          <w:lang w:eastAsia="zh-TW"/>
        </w:rPr>
        <w:t xml:space="preserve"> for</w:t>
      </w:r>
      <w:r w:rsidR="007666BA" w:rsidRPr="007666BA">
        <w:rPr>
          <w:lang w:eastAsia="zh-TW"/>
        </w:rPr>
        <w:t xml:space="preserve"> </w:t>
      </w:r>
      <w:r w:rsidR="007666BA">
        <w:rPr>
          <w:lang w:eastAsia="zh-TW"/>
        </w:rPr>
        <w:t>dynamic grants</w:t>
      </w:r>
      <w:r>
        <w:rPr>
          <w:lang w:eastAsia="zh-TW"/>
        </w:rPr>
        <w:t xml:space="preserve">. </w:t>
      </w:r>
      <w:r w:rsidR="00196F55">
        <w:rPr>
          <w:lang w:eastAsia="zh-TW"/>
        </w:rPr>
        <w:t xml:space="preserve">The HARQ feedback timing should also be indicated by DCI. </w:t>
      </w:r>
      <w:r>
        <w:rPr>
          <w:lang w:eastAsia="zh-TW"/>
        </w:rPr>
        <w:t xml:space="preserve">For Type-1 </w:t>
      </w:r>
      <w:r w:rsidR="00643B46">
        <w:rPr>
          <w:lang w:eastAsia="zh-TW"/>
        </w:rPr>
        <w:t xml:space="preserve">and Type-2 </w:t>
      </w:r>
      <w:r>
        <w:rPr>
          <w:lang w:eastAsia="zh-TW"/>
        </w:rPr>
        <w:t xml:space="preserve">configured grants, PUCCH resources for SL-HARQ </w:t>
      </w:r>
      <w:r w:rsidR="00643B46">
        <w:rPr>
          <w:lang w:eastAsia="zh-TW"/>
        </w:rPr>
        <w:t xml:space="preserve">can </w:t>
      </w:r>
      <w:r>
        <w:rPr>
          <w:lang w:eastAsia="zh-TW"/>
        </w:rPr>
        <w:t xml:space="preserve">be pre-configured by RRC. Similar to Re15 NR, in case the SL-HARQ feedback timing overlaps with UL-SCH </w:t>
      </w:r>
      <w:r w:rsidR="00643B46">
        <w:rPr>
          <w:lang w:eastAsia="zh-TW"/>
        </w:rPr>
        <w:t>time</w:t>
      </w:r>
      <w:r>
        <w:rPr>
          <w:lang w:eastAsia="zh-TW"/>
        </w:rPr>
        <w:t xml:space="preserve">, multiplexing of SL-HARQ </w:t>
      </w:r>
      <w:r w:rsidR="00643B46">
        <w:rPr>
          <w:lang w:eastAsia="zh-TW"/>
        </w:rPr>
        <w:t xml:space="preserve">feedback information on </w:t>
      </w:r>
      <w:r>
        <w:rPr>
          <w:lang w:eastAsia="zh-TW"/>
        </w:rPr>
        <w:t>PUSCH should be supported</w:t>
      </w:r>
      <w:r w:rsidR="00906ABC">
        <w:rPr>
          <w:lang w:eastAsia="zh-TW"/>
        </w:rPr>
        <w:t xml:space="preserve"> to </w:t>
      </w:r>
      <w:r w:rsidR="00053BA8">
        <w:rPr>
          <w:lang w:eastAsia="zh-TW"/>
        </w:rPr>
        <w:t xml:space="preserve">help minimize </w:t>
      </w:r>
      <w:r w:rsidR="00906ABC">
        <w:rPr>
          <w:lang w:eastAsia="zh-TW"/>
        </w:rPr>
        <w:t xml:space="preserve">uplink </w:t>
      </w:r>
      <w:r w:rsidR="009F6EAD">
        <w:rPr>
          <w:lang w:eastAsia="zh-TW"/>
        </w:rPr>
        <w:t>signaling</w:t>
      </w:r>
      <w:r w:rsidR="00906ABC">
        <w:rPr>
          <w:lang w:eastAsia="zh-TW"/>
        </w:rPr>
        <w:t xml:space="preserve"> overhead</w:t>
      </w:r>
      <w:r>
        <w:rPr>
          <w:lang w:eastAsia="zh-TW"/>
        </w:rPr>
        <w:t xml:space="preserve">. </w:t>
      </w:r>
    </w:p>
    <w:p w14:paraId="29D43419" w14:textId="77777777" w:rsidR="00CF0935" w:rsidRDefault="00CF0935" w:rsidP="00CD75D6">
      <w:pPr>
        <w:jc w:val="both"/>
        <w:rPr>
          <w:lang w:eastAsia="zh-TW"/>
        </w:rPr>
      </w:pPr>
      <w:r>
        <w:rPr>
          <w:lang w:eastAsia="zh-TW"/>
        </w:rPr>
        <w:t>We propose the following on SL-HARQ feedback reporting:</w:t>
      </w:r>
    </w:p>
    <w:p w14:paraId="4CDF7A26" w14:textId="79D0C023" w:rsidR="00CF0935" w:rsidRPr="00E77E36" w:rsidRDefault="00CF0935" w:rsidP="00CD75D6">
      <w:pPr>
        <w:jc w:val="both"/>
        <w:rPr>
          <w:lang w:val="en-GB" w:eastAsia="zh-TW"/>
        </w:rPr>
      </w:pPr>
      <w:r w:rsidRPr="008939C9">
        <w:rPr>
          <w:b/>
          <w:lang w:eastAsia="zh-TW"/>
        </w:rPr>
        <w:t xml:space="preserve">Proposal </w:t>
      </w:r>
      <w:r w:rsidR="00100FDE">
        <w:rPr>
          <w:b/>
          <w:lang w:eastAsia="zh-TW"/>
        </w:rPr>
        <w:t>8</w:t>
      </w:r>
      <w:r w:rsidRPr="008939C9">
        <w:rPr>
          <w:b/>
          <w:lang w:eastAsia="ko-KR"/>
        </w:rPr>
        <w:t xml:space="preserve">: </w:t>
      </w:r>
      <w:r>
        <w:rPr>
          <w:b/>
          <w:lang w:eastAsia="ko-KR"/>
        </w:rPr>
        <w:t xml:space="preserve">SL-HARQ feedback </w:t>
      </w:r>
      <w:r w:rsidR="00313E62">
        <w:rPr>
          <w:b/>
          <w:lang w:eastAsia="ko-KR"/>
        </w:rPr>
        <w:t xml:space="preserve">is </w:t>
      </w:r>
      <w:r w:rsidR="00E543A6">
        <w:rPr>
          <w:b/>
          <w:lang w:eastAsia="ko-KR"/>
        </w:rPr>
        <w:t>transmitted</w:t>
      </w:r>
      <w:r w:rsidR="00313E62">
        <w:rPr>
          <w:b/>
          <w:lang w:eastAsia="ko-KR"/>
        </w:rPr>
        <w:t xml:space="preserve"> on PUCCH resources</w:t>
      </w:r>
      <w:r w:rsidR="00196F55">
        <w:rPr>
          <w:b/>
          <w:lang w:eastAsia="ko-KR"/>
        </w:rPr>
        <w:t xml:space="preserve"> according to the timing indicated in DCI</w:t>
      </w:r>
      <w:r>
        <w:rPr>
          <w:b/>
          <w:lang w:eastAsia="ko-KR"/>
        </w:rPr>
        <w:t>.</w:t>
      </w:r>
      <w:r w:rsidR="006F67E5">
        <w:rPr>
          <w:b/>
          <w:lang w:eastAsia="ko-KR"/>
        </w:rPr>
        <w:t xml:space="preserve"> Multiplexing with UL-SCH is supported when SL-HARQ timing overlaps with PUSCH time. </w:t>
      </w:r>
    </w:p>
    <w:p w14:paraId="6B5D9CED" w14:textId="28C64736" w:rsidR="00A71AFD" w:rsidRDefault="00A71AFD" w:rsidP="00CF0935">
      <w:pPr>
        <w:jc w:val="both"/>
        <w:rPr>
          <w:lang w:eastAsia="zh-TW"/>
        </w:rPr>
      </w:pPr>
      <w:r>
        <w:rPr>
          <w:lang w:eastAsia="zh-TW"/>
        </w:rPr>
        <w:t xml:space="preserve">The content of </w:t>
      </w:r>
      <w:r w:rsidR="00B5251B">
        <w:rPr>
          <w:lang w:eastAsia="zh-TW"/>
        </w:rPr>
        <w:t xml:space="preserve">SL-HARQ </w:t>
      </w:r>
      <w:r>
        <w:rPr>
          <w:lang w:eastAsia="zh-TW"/>
        </w:rPr>
        <w:t xml:space="preserve">feedback reports to gNB should be discussed </w:t>
      </w:r>
      <w:r w:rsidR="003F6AD3">
        <w:rPr>
          <w:lang w:eastAsia="zh-TW"/>
        </w:rPr>
        <w:t>under</w:t>
      </w:r>
      <w:r>
        <w:rPr>
          <w:lang w:eastAsia="zh-TW"/>
        </w:rPr>
        <w:t xml:space="preserve"> two different cases as follows:</w:t>
      </w:r>
    </w:p>
    <w:p w14:paraId="6A8C6C03" w14:textId="0D75098B" w:rsidR="00A71AFD" w:rsidRDefault="00A71AFD" w:rsidP="00A71AFD">
      <w:pPr>
        <w:pStyle w:val="ListParagraph"/>
        <w:numPr>
          <w:ilvl w:val="0"/>
          <w:numId w:val="44"/>
        </w:numPr>
        <w:jc w:val="both"/>
        <w:rPr>
          <w:lang w:eastAsia="zh-TW"/>
        </w:rPr>
      </w:pPr>
      <w:r>
        <w:rPr>
          <w:lang w:eastAsia="zh-TW"/>
        </w:rPr>
        <w:t xml:space="preserve">In case of ACK/NACK feedback on PSFCH (i.e., </w:t>
      </w:r>
      <w:r w:rsidR="001D2E75">
        <w:rPr>
          <w:lang w:eastAsia="zh-TW"/>
        </w:rPr>
        <w:t xml:space="preserve">groupcast option-2, or </w:t>
      </w:r>
      <w:r>
        <w:rPr>
          <w:lang w:eastAsia="zh-TW"/>
        </w:rPr>
        <w:t xml:space="preserve">unicast transmissions), transmitting-UE will be expected to perform a re-transmission if no HARQ feedback is received on PSFCH. In such cases, two alternative approaches can be considered for gNB behavior. In one approach, gNB will schedule re-transmission resources on SL if gNB does not receive any SL-HARQ feedback on PUCCH at the expected time occasion. In </w:t>
      </w:r>
      <w:r w:rsidR="00D7700B">
        <w:rPr>
          <w:lang w:eastAsia="zh-TW"/>
        </w:rPr>
        <w:t xml:space="preserve">the </w:t>
      </w:r>
      <w:r>
        <w:rPr>
          <w:lang w:eastAsia="zh-TW"/>
        </w:rPr>
        <w:t xml:space="preserve">alternative approach, gNB will not schedule re-transmission resources on SL if gNB does not receive any SL-HARQ feedback on PUCCH. </w:t>
      </w:r>
      <w:r w:rsidR="00D7700B">
        <w:rPr>
          <w:lang w:eastAsia="zh-TW"/>
        </w:rPr>
        <w:t xml:space="preserve">In both </w:t>
      </w:r>
      <w:r>
        <w:rPr>
          <w:lang w:eastAsia="zh-TW"/>
        </w:rPr>
        <w:t xml:space="preserve">of these approaches, it is preferred that transmitting-UE sends NACK on PUCCH when no HARQ feedback is received on PSFCH because the probability of NACK miss-detection is typically </w:t>
      </w:r>
      <w:r w:rsidR="00861872">
        <w:rPr>
          <w:lang w:eastAsia="zh-TW"/>
        </w:rPr>
        <w:t>higher</w:t>
      </w:r>
      <w:r>
        <w:rPr>
          <w:lang w:eastAsia="zh-TW"/>
        </w:rPr>
        <w:t xml:space="preserve"> than </w:t>
      </w:r>
      <w:r w:rsidR="00861872">
        <w:rPr>
          <w:lang w:eastAsia="zh-TW"/>
        </w:rPr>
        <w:t xml:space="preserve">the probability of </w:t>
      </w:r>
      <w:r>
        <w:rPr>
          <w:lang w:eastAsia="zh-TW"/>
        </w:rPr>
        <w:t xml:space="preserve">NACK-to-ACK </w:t>
      </w:r>
      <w:r w:rsidR="00861872">
        <w:rPr>
          <w:lang w:eastAsia="zh-TW"/>
        </w:rPr>
        <w:t xml:space="preserve">detection </w:t>
      </w:r>
      <w:r>
        <w:rPr>
          <w:lang w:eastAsia="zh-TW"/>
        </w:rPr>
        <w:t>error.</w:t>
      </w:r>
    </w:p>
    <w:p w14:paraId="50CB3E50" w14:textId="73055FAB" w:rsidR="00A71AFD" w:rsidRDefault="00A71AFD" w:rsidP="00861872">
      <w:pPr>
        <w:pStyle w:val="ListParagraph"/>
        <w:numPr>
          <w:ilvl w:val="0"/>
          <w:numId w:val="44"/>
        </w:numPr>
        <w:jc w:val="both"/>
        <w:rPr>
          <w:lang w:eastAsia="zh-TW"/>
        </w:rPr>
      </w:pPr>
      <w:r>
        <w:rPr>
          <w:lang w:eastAsia="zh-TW"/>
        </w:rPr>
        <w:t>In case of NACK-only feedback o</w:t>
      </w:r>
      <w:r w:rsidR="00D7700B">
        <w:rPr>
          <w:lang w:eastAsia="zh-TW"/>
        </w:rPr>
        <w:t>n PSFCH (i.e., groupcast option-</w:t>
      </w:r>
      <w:r>
        <w:rPr>
          <w:lang w:eastAsia="zh-TW"/>
        </w:rPr>
        <w:t xml:space="preserve">1), </w:t>
      </w:r>
      <w:r w:rsidR="00861872">
        <w:rPr>
          <w:lang w:eastAsia="zh-TW"/>
        </w:rPr>
        <w:t>transmitti</w:t>
      </w:r>
      <w:r w:rsidR="00F9537B">
        <w:rPr>
          <w:lang w:eastAsia="zh-TW"/>
        </w:rPr>
        <w:t xml:space="preserve">ng-UE is not expected to send </w:t>
      </w:r>
      <w:r w:rsidR="00861872">
        <w:rPr>
          <w:lang w:eastAsia="zh-TW"/>
        </w:rPr>
        <w:t xml:space="preserve">re-transmission on sidelink when no HARQ feedback is received on PSFCH. However, it needs to be decided whether transmitting-UE </w:t>
      </w:r>
      <w:r w:rsidR="00F9537B">
        <w:rPr>
          <w:lang w:eastAsia="zh-TW"/>
        </w:rPr>
        <w:t xml:space="preserve">is expected to send ACK on PUCCH if no HARQ-NACK </w:t>
      </w:r>
      <w:r w:rsidR="00861872">
        <w:rPr>
          <w:lang w:eastAsia="zh-TW"/>
        </w:rPr>
        <w:t xml:space="preserve">is received on PSFCH. Let us consider two different cases. In </w:t>
      </w:r>
      <w:r w:rsidR="00F9537B">
        <w:rPr>
          <w:lang w:eastAsia="zh-TW"/>
        </w:rPr>
        <w:t>the 1</w:t>
      </w:r>
      <w:r w:rsidR="00F9537B" w:rsidRPr="00F9537B">
        <w:rPr>
          <w:vertAlign w:val="superscript"/>
          <w:lang w:eastAsia="zh-TW"/>
        </w:rPr>
        <w:t>st</w:t>
      </w:r>
      <w:r w:rsidR="00F9537B">
        <w:rPr>
          <w:lang w:eastAsia="zh-TW"/>
        </w:rPr>
        <w:t xml:space="preserve"> </w:t>
      </w:r>
      <w:r w:rsidR="00861872">
        <w:rPr>
          <w:lang w:eastAsia="zh-TW"/>
        </w:rPr>
        <w:t xml:space="preserve">case, gNB always schedules re-transmission resources if no SL-HARQ feedback is detected on PUCCH at the expected time slot. In this </w:t>
      </w:r>
      <w:r w:rsidR="00F9537B">
        <w:rPr>
          <w:lang w:eastAsia="zh-TW"/>
        </w:rPr>
        <w:t>1</w:t>
      </w:r>
      <w:r w:rsidR="00F9537B" w:rsidRPr="00F9537B">
        <w:rPr>
          <w:vertAlign w:val="superscript"/>
          <w:lang w:eastAsia="zh-TW"/>
        </w:rPr>
        <w:t>st</w:t>
      </w:r>
      <w:r w:rsidR="00F9537B">
        <w:rPr>
          <w:lang w:eastAsia="zh-TW"/>
        </w:rPr>
        <w:t xml:space="preserve"> </w:t>
      </w:r>
      <w:r w:rsidR="00861872">
        <w:rPr>
          <w:lang w:eastAsia="zh-TW"/>
        </w:rPr>
        <w:t xml:space="preserve">case, transmitting-UE has to send ACK on PUCCH when no SL-HARQ is received on PSFCH. In </w:t>
      </w:r>
      <w:r w:rsidR="00F9537B">
        <w:rPr>
          <w:lang w:eastAsia="zh-TW"/>
        </w:rPr>
        <w:t>the 2</w:t>
      </w:r>
      <w:r w:rsidR="00F9537B" w:rsidRPr="00F9537B">
        <w:rPr>
          <w:vertAlign w:val="superscript"/>
          <w:lang w:eastAsia="zh-TW"/>
        </w:rPr>
        <w:t>nd</w:t>
      </w:r>
      <w:r w:rsidR="00F9537B">
        <w:rPr>
          <w:lang w:eastAsia="zh-TW"/>
        </w:rPr>
        <w:t xml:space="preserve"> </w:t>
      </w:r>
      <w:r w:rsidR="00861872">
        <w:rPr>
          <w:lang w:eastAsia="zh-TW"/>
        </w:rPr>
        <w:t xml:space="preserve">case, gNB does not schedule re-transmission resources unless </w:t>
      </w:r>
      <w:r w:rsidR="00F9537B">
        <w:rPr>
          <w:lang w:eastAsia="zh-TW"/>
        </w:rPr>
        <w:t>HARQ-</w:t>
      </w:r>
      <w:r w:rsidR="00861872">
        <w:rPr>
          <w:lang w:eastAsia="zh-TW"/>
        </w:rPr>
        <w:t xml:space="preserve">NACK is detected on PUCCH. </w:t>
      </w:r>
      <w:r w:rsidR="00F9537B">
        <w:rPr>
          <w:lang w:eastAsia="zh-TW"/>
        </w:rPr>
        <w:t xml:space="preserve">In </w:t>
      </w:r>
      <w:r w:rsidR="00861872">
        <w:rPr>
          <w:lang w:eastAsia="zh-TW"/>
        </w:rPr>
        <w:t xml:space="preserve">this </w:t>
      </w:r>
      <w:r w:rsidR="00F9537B">
        <w:rPr>
          <w:lang w:eastAsia="zh-TW"/>
        </w:rPr>
        <w:t>2</w:t>
      </w:r>
      <w:r w:rsidR="00F9537B" w:rsidRPr="00F9537B">
        <w:rPr>
          <w:vertAlign w:val="superscript"/>
          <w:lang w:eastAsia="zh-TW"/>
        </w:rPr>
        <w:t>nd</w:t>
      </w:r>
      <w:r w:rsidR="00F9537B">
        <w:rPr>
          <w:lang w:eastAsia="zh-TW"/>
        </w:rPr>
        <w:t xml:space="preserve"> </w:t>
      </w:r>
      <w:r w:rsidR="00861872">
        <w:rPr>
          <w:lang w:eastAsia="zh-TW"/>
        </w:rPr>
        <w:t xml:space="preserve">case, </w:t>
      </w:r>
      <w:r w:rsidR="005D3E68">
        <w:rPr>
          <w:lang w:eastAsia="zh-TW"/>
        </w:rPr>
        <w:t xml:space="preserve">it is still preferred that the transmitting-UE sends </w:t>
      </w:r>
      <w:r w:rsidR="00F9537B">
        <w:rPr>
          <w:lang w:eastAsia="zh-TW"/>
        </w:rPr>
        <w:t>HARQ-</w:t>
      </w:r>
      <w:r w:rsidR="005D3E68">
        <w:rPr>
          <w:lang w:eastAsia="zh-TW"/>
        </w:rPr>
        <w:t xml:space="preserve">ACK on PUCCH since ACK-to-NACK detection error probability is smaller. </w:t>
      </w:r>
    </w:p>
    <w:p w14:paraId="642875B8" w14:textId="5ED06DFF" w:rsidR="005D3E68" w:rsidRDefault="002B4D84" w:rsidP="00CF0935">
      <w:pPr>
        <w:jc w:val="both"/>
        <w:rPr>
          <w:lang w:eastAsia="zh-TW"/>
        </w:rPr>
      </w:pPr>
      <w:r>
        <w:rPr>
          <w:lang w:eastAsia="zh-TW"/>
        </w:rPr>
        <w:t>W</w:t>
      </w:r>
      <w:r w:rsidR="005D3E68">
        <w:rPr>
          <w:lang w:eastAsia="zh-TW"/>
        </w:rPr>
        <w:t xml:space="preserve">e have the following proposal on </w:t>
      </w:r>
      <w:r w:rsidR="00B9662D">
        <w:rPr>
          <w:lang w:eastAsia="zh-TW"/>
        </w:rPr>
        <w:t xml:space="preserve">the content of </w:t>
      </w:r>
      <w:r w:rsidR="005D3E68">
        <w:rPr>
          <w:lang w:eastAsia="zh-TW"/>
        </w:rPr>
        <w:t xml:space="preserve">SL-HARQ feedback </w:t>
      </w:r>
      <w:r w:rsidR="00B9662D">
        <w:rPr>
          <w:lang w:eastAsia="zh-TW"/>
        </w:rPr>
        <w:t>to gNB</w:t>
      </w:r>
      <w:r w:rsidR="005D3E68">
        <w:rPr>
          <w:lang w:eastAsia="zh-TW"/>
        </w:rPr>
        <w:t>:</w:t>
      </w:r>
    </w:p>
    <w:p w14:paraId="735934B2" w14:textId="7BF23CC5" w:rsidR="00771443" w:rsidRDefault="00B5251B" w:rsidP="005D3E68">
      <w:pPr>
        <w:spacing w:after="0"/>
        <w:jc w:val="both"/>
        <w:rPr>
          <w:b/>
          <w:lang w:eastAsia="ko-KR"/>
        </w:rPr>
      </w:pPr>
      <w:r w:rsidRPr="008939C9">
        <w:rPr>
          <w:b/>
          <w:lang w:eastAsia="zh-TW"/>
        </w:rPr>
        <w:t xml:space="preserve">Proposal </w:t>
      </w:r>
      <w:r w:rsidR="00100FDE">
        <w:rPr>
          <w:b/>
          <w:lang w:eastAsia="zh-TW"/>
        </w:rPr>
        <w:t>9</w:t>
      </w:r>
      <w:r w:rsidRPr="008939C9">
        <w:rPr>
          <w:b/>
          <w:lang w:eastAsia="ko-KR"/>
        </w:rPr>
        <w:t xml:space="preserve">: </w:t>
      </w:r>
      <w:r w:rsidR="00B9662D">
        <w:rPr>
          <w:b/>
          <w:lang w:eastAsia="ko-KR"/>
        </w:rPr>
        <w:t xml:space="preserve">Adopt the following UE behavior regarding </w:t>
      </w:r>
      <w:r w:rsidR="005D3E68">
        <w:rPr>
          <w:b/>
          <w:lang w:eastAsia="ko-KR"/>
        </w:rPr>
        <w:t>the conte</w:t>
      </w:r>
      <w:r w:rsidR="00B9662D">
        <w:rPr>
          <w:b/>
          <w:lang w:eastAsia="ko-KR"/>
        </w:rPr>
        <w:t>nt of SL-HARQ feedback on PUCCH</w:t>
      </w:r>
      <w:r w:rsidR="005D3E68">
        <w:rPr>
          <w:b/>
          <w:lang w:eastAsia="ko-KR"/>
        </w:rPr>
        <w:t>:</w:t>
      </w:r>
    </w:p>
    <w:p w14:paraId="7661520A" w14:textId="4E83DCD6" w:rsidR="005D3E68" w:rsidRDefault="005D3E68" w:rsidP="005D3E68">
      <w:pPr>
        <w:pStyle w:val="ListParagraph"/>
        <w:numPr>
          <w:ilvl w:val="0"/>
          <w:numId w:val="45"/>
        </w:numPr>
        <w:spacing w:after="0"/>
        <w:jc w:val="both"/>
        <w:rPr>
          <w:b/>
          <w:lang w:eastAsia="ko-KR"/>
        </w:rPr>
      </w:pPr>
      <w:r>
        <w:rPr>
          <w:b/>
          <w:lang w:eastAsia="ko-KR"/>
        </w:rPr>
        <w:t xml:space="preserve">In case of ACK/NACK feedback on PSFCH (i.e., </w:t>
      </w:r>
      <w:r w:rsidR="00B9662D">
        <w:rPr>
          <w:b/>
          <w:lang w:eastAsia="ko-KR"/>
        </w:rPr>
        <w:t>groupcast option-2, or unicast</w:t>
      </w:r>
      <w:r>
        <w:rPr>
          <w:b/>
          <w:lang w:eastAsia="ko-KR"/>
        </w:rPr>
        <w:t xml:space="preserve">), UE sends </w:t>
      </w:r>
      <w:r w:rsidR="00B9662D">
        <w:rPr>
          <w:b/>
          <w:lang w:eastAsia="ko-KR"/>
        </w:rPr>
        <w:t>HARQ-</w:t>
      </w:r>
      <w:r>
        <w:rPr>
          <w:b/>
          <w:lang w:eastAsia="ko-KR"/>
        </w:rPr>
        <w:t>NACK on PUCCH when no HARQ feedback is received on PSFCH.</w:t>
      </w:r>
    </w:p>
    <w:p w14:paraId="46A95705" w14:textId="2FE27F2C" w:rsidR="00397654" w:rsidRPr="00397654" w:rsidRDefault="005D3E68" w:rsidP="00BC1E06">
      <w:pPr>
        <w:pStyle w:val="ListParagraph"/>
        <w:numPr>
          <w:ilvl w:val="0"/>
          <w:numId w:val="45"/>
        </w:numPr>
        <w:spacing w:after="0"/>
        <w:jc w:val="both"/>
        <w:rPr>
          <w:b/>
          <w:lang w:eastAsia="ko-KR"/>
        </w:rPr>
      </w:pPr>
      <w:r>
        <w:rPr>
          <w:b/>
          <w:lang w:eastAsia="ko-KR"/>
        </w:rPr>
        <w:t>In case of NACK-only feedback on PSFCH</w:t>
      </w:r>
      <w:r w:rsidR="00B9662D">
        <w:rPr>
          <w:b/>
          <w:lang w:eastAsia="ko-KR"/>
        </w:rPr>
        <w:t xml:space="preserve"> (i.e., groupcast option-1)</w:t>
      </w:r>
      <w:r>
        <w:rPr>
          <w:b/>
          <w:lang w:eastAsia="ko-KR"/>
        </w:rPr>
        <w:t xml:space="preserve">, UE sends </w:t>
      </w:r>
      <w:r w:rsidR="00B9662D">
        <w:rPr>
          <w:b/>
          <w:lang w:eastAsia="ko-KR"/>
        </w:rPr>
        <w:t>HARQ-</w:t>
      </w:r>
      <w:r>
        <w:rPr>
          <w:b/>
          <w:lang w:eastAsia="ko-KR"/>
        </w:rPr>
        <w:t>ACK on PUCCH when no NACK is received on PSFCH.</w:t>
      </w:r>
    </w:p>
    <w:p w14:paraId="4B656F47" w14:textId="77777777" w:rsidR="00397654" w:rsidRDefault="00397654" w:rsidP="00CF0935">
      <w:pPr>
        <w:jc w:val="both"/>
        <w:rPr>
          <w:lang w:eastAsia="ko-KR"/>
        </w:rPr>
      </w:pPr>
    </w:p>
    <w:p w14:paraId="47483A59" w14:textId="2D1045CD" w:rsidR="00397654" w:rsidRDefault="00397654" w:rsidP="00CF0935">
      <w:pPr>
        <w:jc w:val="both"/>
        <w:rPr>
          <w:lang w:eastAsia="ko-KR"/>
        </w:rPr>
      </w:pPr>
      <w:r>
        <w:rPr>
          <w:lang w:eastAsia="ko-KR"/>
        </w:rPr>
        <w:t xml:space="preserve">When a transmitting-UE sends its transmission with blind repetitions according to a configured grant, the receiving-UE may decode the packet after the first few transmission occasions. In such cases, it is preferable to support ACK-based early termination for better resource efficiency and reduced SL interference. Once an ACK is received, the transmitting-UE can cancel the rest of its blind repetitions for the same TB. Such early termination can also be supported in groupcast option 1 when the transmitting-UE does not receive NACK from any receiving UE. </w:t>
      </w:r>
    </w:p>
    <w:p w14:paraId="5AD23999" w14:textId="7354CFA3" w:rsidR="005043F5" w:rsidRPr="005043F5" w:rsidRDefault="00397654" w:rsidP="00CF0935">
      <w:pPr>
        <w:jc w:val="both"/>
        <w:rPr>
          <w:lang w:eastAsia="ko-KR"/>
        </w:rPr>
      </w:pPr>
      <w:r>
        <w:rPr>
          <w:lang w:eastAsia="ko-KR"/>
        </w:rPr>
        <w:t xml:space="preserve">Similarly, early termination can also be considered </w:t>
      </w:r>
      <w:r w:rsidR="005043F5">
        <w:rPr>
          <w:lang w:eastAsia="ko-KR"/>
        </w:rPr>
        <w:t xml:space="preserve">for </w:t>
      </w:r>
      <w:r w:rsidR="005043F5" w:rsidRPr="005043F5">
        <w:rPr>
          <w:lang w:eastAsia="ko-KR"/>
        </w:rPr>
        <w:t>dynamic grants</w:t>
      </w:r>
      <w:r w:rsidR="005043F5">
        <w:rPr>
          <w:lang w:eastAsia="ko-KR"/>
        </w:rPr>
        <w:t xml:space="preserve"> with multiple transmissions (if supported)</w:t>
      </w:r>
      <w:r>
        <w:rPr>
          <w:lang w:eastAsia="ko-KR"/>
        </w:rPr>
        <w:t>.  M</w:t>
      </w:r>
      <w:r w:rsidR="005043F5">
        <w:rPr>
          <w:lang w:eastAsia="ko-KR"/>
        </w:rPr>
        <w:t xml:space="preserve">ultiple </w:t>
      </w:r>
      <w:r>
        <w:rPr>
          <w:lang w:eastAsia="ko-KR"/>
        </w:rPr>
        <w:t>opportunities for SL-</w:t>
      </w:r>
      <w:r w:rsidR="005043F5">
        <w:rPr>
          <w:lang w:eastAsia="ko-KR"/>
        </w:rPr>
        <w:t xml:space="preserve">HARQ feedback </w:t>
      </w:r>
      <w:r>
        <w:rPr>
          <w:lang w:eastAsia="ko-KR"/>
        </w:rPr>
        <w:t xml:space="preserve">on PUCCH </w:t>
      </w:r>
      <w:r w:rsidR="005043F5">
        <w:rPr>
          <w:lang w:eastAsia="ko-KR"/>
        </w:rPr>
        <w:t xml:space="preserve">can </w:t>
      </w:r>
      <w:r>
        <w:rPr>
          <w:lang w:eastAsia="ko-KR"/>
        </w:rPr>
        <w:t>be indicated by DCI to the transmitting UE in case the receiving-UE sends an early ACK on PSFCH</w:t>
      </w:r>
      <w:r w:rsidR="005043F5">
        <w:rPr>
          <w:lang w:eastAsia="ko-KR"/>
        </w:rPr>
        <w:t xml:space="preserve">. </w:t>
      </w:r>
      <w:r>
        <w:rPr>
          <w:lang w:eastAsia="ko-KR"/>
        </w:rPr>
        <w:t>For example, the s</w:t>
      </w:r>
      <w:r w:rsidR="005043F5">
        <w:rPr>
          <w:lang w:eastAsia="ko-KR"/>
        </w:rPr>
        <w:t xml:space="preserve">ame HARQ timing </w:t>
      </w:r>
      <w:r>
        <w:rPr>
          <w:lang w:eastAsia="ko-KR"/>
        </w:rPr>
        <w:t xml:space="preserve">indication </w:t>
      </w:r>
      <w:r w:rsidR="005043F5">
        <w:rPr>
          <w:lang w:eastAsia="ko-KR"/>
        </w:rPr>
        <w:t xml:space="preserve">and PUCCH resource </w:t>
      </w:r>
      <w:r w:rsidR="005043F5">
        <w:rPr>
          <w:lang w:eastAsia="ko-KR"/>
        </w:rPr>
        <w:lastRenderedPageBreak/>
        <w:t xml:space="preserve">indicator fields in DCI can </w:t>
      </w:r>
      <w:r>
        <w:rPr>
          <w:lang w:eastAsia="ko-KR"/>
        </w:rPr>
        <w:t xml:space="preserve">be interpreted differently at the transmitting-UE depending on whether an early ACK is triggered by the receiving UE prior to the TB re-transmission. </w:t>
      </w:r>
    </w:p>
    <w:p w14:paraId="6E351559" w14:textId="1537A173" w:rsidR="009142A1" w:rsidRDefault="005043F5" w:rsidP="00CF0935">
      <w:pPr>
        <w:jc w:val="both"/>
        <w:rPr>
          <w:b/>
          <w:lang w:eastAsia="ko-KR"/>
        </w:rPr>
      </w:pPr>
      <w:r w:rsidRPr="008939C9">
        <w:rPr>
          <w:b/>
          <w:lang w:eastAsia="zh-TW"/>
        </w:rPr>
        <w:t xml:space="preserve">Proposal </w:t>
      </w:r>
      <w:r w:rsidR="00100FDE">
        <w:rPr>
          <w:b/>
          <w:lang w:eastAsia="zh-TW"/>
        </w:rPr>
        <w:t>10</w:t>
      </w:r>
      <w:r w:rsidRPr="008939C9">
        <w:rPr>
          <w:b/>
          <w:lang w:eastAsia="ko-KR"/>
        </w:rPr>
        <w:t xml:space="preserve">: </w:t>
      </w:r>
      <w:r>
        <w:rPr>
          <w:b/>
          <w:lang w:eastAsia="ko-KR"/>
        </w:rPr>
        <w:t>Support ACK-based early termination for configured grants</w:t>
      </w:r>
      <w:r w:rsidR="00356B59">
        <w:rPr>
          <w:b/>
          <w:lang w:eastAsia="ko-KR"/>
        </w:rPr>
        <w:t xml:space="preserve"> and dynamic grants</w:t>
      </w:r>
      <w:r>
        <w:rPr>
          <w:b/>
          <w:lang w:eastAsia="ko-KR"/>
        </w:rPr>
        <w:t xml:space="preserve">. </w:t>
      </w:r>
    </w:p>
    <w:p w14:paraId="3EF65B60" w14:textId="77777777" w:rsidR="002B2899" w:rsidRDefault="002B2899" w:rsidP="00CF0935">
      <w:pPr>
        <w:jc w:val="both"/>
        <w:rPr>
          <w:lang w:eastAsia="zh-TW"/>
        </w:rPr>
      </w:pPr>
    </w:p>
    <w:p w14:paraId="71E98E46" w14:textId="5DC45DB2" w:rsidR="004A227A" w:rsidRPr="004A227A" w:rsidRDefault="004A227A" w:rsidP="004A227A">
      <w:pPr>
        <w:pStyle w:val="Heading2"/>
        <w:rPr>
          <w:lang w:eastAsia="zh-TW"/>
        </w:rPr>
      </w:pPr>
      <w:r w:rsidRPr="005246E8">
        <w:rPr>
          <w:lang w:eastAsia="zh-TW"/>
        </w:rPr>
        <w:t xml:space="preserve">DCI </w:t>
      </w:r>
      <w:r w:rsidR="00E843B9">
        <w:rPr>
          <w:lang w:eastAsia="zh-TW"/>
        </w:rPr>
        <w:t>signalling aspects</w:t>
      </w:r>
    </w:p>
    <w:p w14:paraId="289DB8BB" w14:textId="46893279" w:rsidR="00964DBA" w:rsidRDefault="00964DBA" w:rsidP="00E3540B">
      <w:pPr>
        <w:jc w:val="both"/>
        <w:rPr>
          <w:lang w:eastAsia="zh-TW"/>
        </w:rPr>
      </w:pPr>
      <w:r>
        <w:rPr>
          <w:lang w:eastAsia="zh-TW"/>
        </w:rPr>
        <w:t xml:space="preserve">It has been agreed that the same DCI format will be used with different UE-specific SL-RNTI to signal dynamic grants and activate/release Type-2 configured grants. The same payload size will be used with both DCI. To further reduce UE detection complexity, the </w:t>
      </w:r>
      <w:r w:rsidR="005114E2">
        <w:rPr>
          <w:lang w:eastAsia="zh-TW"/>
        </w:rPr>
        <w:t xml:space="preserve">Mode-1 </w:t>
      </w:r>
      <w:r>
        <w:rPr>
          <w:lang w:eastAsia="zh-TW"/>
        </w:rPr>
        <w:t>DCI size should also be matched to the existing Rel-15 DCI format 0_0/1_0</w:t>
      </w:r>
      <w:r w:rsidR="005114E2">
        <w:rPr>
          <w:lang w:eastAsia="zh-TW"/>
        </w:rPr>
        <w:t xml:space="preserve"> </w:t>
      </w:r>
      <w:r w:rsidR="0010342B">
        <w:rPr>
          <w:lang w:eastAsia="zh-TW"/>
        </w:rPr>
        <w:t>size</w:t>
      </w:r>
      <w:r>
        <w:rPr>
          <w:lang w:eastAsia="zh-TW"/>
        </w:rPr>
        <w:t>.</w:t>
      </w:r>
    </w:p>
    <w:p w14:paraId="0F55B883" w14:textId="343CF4F3" w:rsidR="00964DBA" w:rsidRPr="00964DBA" w:rsidRDefault="00C72C46" w:rsidP="00964DBA">
      <w:pPr>
        <w:pStyle w:val="Header"/>
        <w:tabs>
          <w:tab w:val="center" w:pos="4536"/>
          <w:tab w:val="right" w:pos="8280"/>
          <w:tab w:val="left" w:pos="9498"/>
          <w:tab w:val="right" w:pos="9781"/>
        </w:tabs>
        <w:ind w:right="-57"/>
        <w:jc w:val="both"/>
        <w:rPr>
          <w:rFonts w:ascii="Times New Roman" w:hAnsi="Times New Roman"/>
          <w:noProof w:val="0"/>
          <w:sz w:val="20"/>
          <w:lang w:val="en-US" w:eastAsia="zh-TW"/>
        </w:rPr>
      </w:pPr>
      <w:r>
        <w:rPr>
          <w:rFonts w:ascii="Times New Roman" w:hAnsi="Times New Roman"/>
          <w:noProof w:val="0"/>
          <w:sz w:val="20"/>
          <w:lang w:val="en-US" w:eastAsia="zh-TW"/>
        </w:rPr>
        <w:t>Proposal 1</w:t>
      </w:r>
      <w:r w:rsidR="00100FDE">
        <w:rPr>
          <w:rFonts w:ascii="Times New Roman" w:hAnsi="Times New Roman"/>
          <w:noProof w:val="0"/>
          <w:sz w:val="20"/>
          <w:lang w:val="en-US" w:eastAsia="zh-TW"/>
        </w:rPr>
        <w:t>1</w:t>
      </w:r>
      <w:r w:rsidRPr="00BB336A">
        <w:rPr>
          <w:rFonts w:ascii="Times New Roman" w:hAnsi="Times New Roman"/>
          <w:noProof w:val="0"/>
          <w:sz w:val="20"/>
          <w:lang w:val="en-US" w:eastAsia="zh-TW"/>
        </w:rPr>
        <w:t xml:space="preserve">: </w:t>
      </w:r>
      <w:r w:rsidR="00964DBA">
        <w:rPr>
          <w:rFonts w:ascii="Times New Roman" w:hAnsi="Times New Roman"/>
          <w:noProof w:val="0"/>
          <w:sz w:val="20"/>
          <w:lang w:val="en-US" w:eastAsia="zh-TW"/>
        </w:rPr>
        <w:t xml:space="preserve">Mode-1 </w:t>
      </w:r>
      <w:r>
        <w:rPr>
          <w:rFonts w:ascii="Times New Roman" w:hAnsi="Times New Roman"/>
          <w:noProof w:val="0"/>
          <w:sz w:val="20"/>
          <w:lang w:val="en-US" w:eastAsia="zh-TW"/>
        </w:rPr>
        <w:t xml:space="preserve">DCI </w:t>
      </w:r>
      <w:r w:rsidR="00964DBA">
        <w:rPr>
          <w:rFonts w:ascii="Times New Roman" w:hAnsi="Times New Roman"/>
          <w:noProof w:val="0"/>
          <w:sz w:val="20"/>
          <w:lang w:val="en-US" w:eastAsia="zh-TW"/>
        </w:rPr>
        <w:t xml:space="preserve">payload size is matched to existing DCI </w:t>
      </w:r>
      <w:r>
        <w:rPr>
          <w:rFonts w:ascii="Times New Roman" w:hAnsi="Times New Roman"/>
          <w:noProof w:val="0"/>
          <w:sz w:val="20"/>
          <w:lang w:val="en-US" w:eastAsia="zh-TW"/>
        </w:rPr>
        <w:t xml:space="preserve">format </w:t>
      </w:r>
      <w:r w:rsidR="00964DBA">
        <w:rPr>
          <w:rFonts w:ascii="Times New Roman" w:hAnsi="Times New Roman"/>
          <w:noProof w:val="0"/>
          <w:sz w:val="20"/>
          <w:lang w:val="en-US" w:eastAsia="zh-TW"/>
        </w:rPr>
        <w:t xml:space="preserve">0_0/1_0 size by zero padding. </w:t>
      </w:r>
    </w:p>
    <w:p w14:paraId="5062C76A" w14:textId="77777777" w:rsidR="00964DBA" w:rsidRDefault="00964DBA" w:rsidP="004A227A">
      <w:pPr>
        <w:jc w:val="both"/>
        <w:rPr>
          <w:lang w:eastAsia="zh-TW"/>
        </w:rPr>
      </w:pPr>
    </w:p>
    <w:p w14:paraId="31EEFFF1" w14:textId="0C2EFDC3" w:rsidR="004A227A" w:rsidRDefault="004A227A" w:rsidP="004A227A">
      <w:pPr>
        <w:jc w:val="both"/>
        <w:rPr>
          <w:lang w:eastAsia="zh-TW"/>
        </w:rPr>
      </w:pPr>
      <w:r>
        <w:rPr>
          <w:lang w:eastAsia="zh-TW"/>
        </w:rPr>
        <w:t xml:space="preserve">On </w:t>
      </w:r>
      <w:r w:rsidR="004409C7">
        <w:rPr>
          <w:lang w:eastAsia="zh-TW"/>
        </w:rPr>
        <w:t xml:space="preserve">the aspects of </w:t>
      </w:r>
      <w:r>
        <w:rPr>
          <w:lang w:eastAsia="zh-TW"/>
        </w:rPr>
        <w:t xml:space="preserve">DCI </w:t>
      </w:r>
      <w:r w:rsidR="004409C7">
        <w:rPr>
          <w:lang w:eastAsia="zh-TW"/>
        </w:rPr>
        <w:t xml:space="preserve">signaling </w:t>
      </w:r>
      <w:r>
        <w:rPr>
          <w:lang w:eastAsia="zh-TW"/>
        </w:rPr>
        <w:t xml:space="preserve">content, </w:t>
      </w:r>
      <w:r w:rsidR="00214E99">
        <w:rPr>
          <w:lang w:eastAsia="zh-TW"/>
        </w:rPr>
        <w:t xml:space="preserve">at least </w:t>
      </w:r>
      <w:r w:rsidR="004409C7">
        <w:rPr>
          <w:lang w:eastAsia="zh-TW"/>
        </w:rPr>
        <w:t>the following information</w:t>
      </w:r>
      <w:r>
        <w:rPr>
          <w:lang w:eastAsia="zh-TW"/>
        </w:rPr>
        <w:t xml:space="preserve"> needs to </w:t>
      </w:r>
      <w:r w:rsidR="004409C7">
        <w:rPr>
          <w:lang w:eastAsia="zh-TW"/>
        </w:rPr>
        <w:t xml:space="preserve">be indicated </w:t>
      </w:r>
      <w:r w:rsidR="00AC36D2">
        <w:rPr>
          <w:lang w:eastAsia="zh-TW"/>
        </w:rPr>
        <w:t>dynamically</w:t>
      </w:r>
      <w:r>
        <w:rPr>
          <w:lang w:eastAsia="zh-TW"/>
        </w:rPr>
        <w:t>:</w:t>
      </w:r>
    </w:p>
    <w:p w14:paraId="38DD809E" w14:textId="77777777" w:rsidR="004A227A" w:rsidRPr="004A125F" w:rsidRDefault="004A227A" w:rsidP="004A125F">
      <w:pPr>
        <w:pStyle w:val="3GPPAgreements"/>
        <w:rPr>
          <w:u w:val="single"/>
        </w:rPr>
      </w:pPr>
      <w:r w:rsidRPr="004A125F">
        <w:rPr>
          <w:u w:val="single"/>
        </w:rPr>
        <w:t>Carrier indicator</w:t>
      </w:r>
    </w:p>
    <w:p w14:paraId="249BEC7D" w14:textId="6F4E6501" w:rsidR="004A227A" w:rsidRDefault="004A125F" w:rsidP="004A125F">
      <w:pPr>
        <w:pStyle w:val="3GPPAgreements"/>
        <w:numPr>
          <w:ilvl w:val="0"/>
          <w:numId w:val="0"/>
        </w:numPr>
      </w:pPr>
      <w:r>
        <w:t>In Rel-16, SL CA is not supported. However, s</w:t>
      </w:r>
      <w:r w:rsidR="004A227A">
        <w:t xml:space="preserve">ince NR Uu and NR SL can operate on different bands, new DCI format </w:t>
      </w:r>
      <w:r>
        <w:t xml:space="preserve">can </w:t>
      </w:r>
      <w:r w:rsidR="004A227A">
        <w:t xml:space="preserve">include a carrier indicator field for cross-carrier scheduling. </w:t>
      </w:r>
      <w:r>
        <w:t xml:space="preserve">The same DCI field can be reused </w:t>
      </w:r>
      <w:r w:rsidR="00BB4DE7">
        <w:t xml:space="preserve">later </w:t>
      </w:r>
      <w:r>
        <w:t xml:space="preserve">in future releases when CA is introduced to NR SL. </w:t>
      </w:r>
      <w:r w:rsidR="004A227A">
        <w:t>Since both LTE V2X Mode-3 DCI (i.e., format 5A) and Rel-15 NR eMBB DCI scheduling PUSCH or PDSCH (i.e., format 0_1/1_1) carry 3-bit fields, it is reasonable to consider that NR V2X DCI also carries a 3-bit carrier indicator field in Mode-1.</w:t>
      </w:r>
    </w:p>
    <w:p w14:paraId="38087C9C" w14:textId="77777777" w:rsidR="00D060E0" w:rsidRDefault="00D060E0" w:rsidP="004A227A">
      <w:pPr>
        <w:spacing w:after="0"/>
        <w:jc w:val="both"/>
        <w:rPr>
          <w:b/>
          <w:lang w:eastAsia="zh-TW"/>
        </w:rPr>
      </w:pPr>
    </w:p>
    <w:p w14:paraId="0CCC4F01" w14:textId="4DC62218" w:rsidR="004A227A" w:rsidRPr="004A227A" w:rsidRDefault="004A227A" w:rsidP="004A227A">
      <w:pPr>
        <w:spacing w:after="0"/>
        <w:jc w:val="both"/>
        <w:rPr>
          <w:b/>
          <w:lang w:eastAsia="zh-TW"/>
        </w:rPr>
      </w:pPr>
      <w:r w:rsidRPr="007745EE">
        <w:rPr>
          <w:b/>
          <w:lang w:eastAsia="zh-TW"/>
        </w:rPr>
        <w:t xml:space="preserve">Proposal </w:t>
      </w:r>
      <w:r w:rsidR="005864DB">
        <w:rPr>
          <w:b/>
          <w:lang w:eastAsia="zh-TW"/>
        </w:rPr>
        <w:t>12</w:t>
      </w:r>
      <w:r w:rsidRPr="007745EE">
        <w:rPr>
          <w:b/>
          <w:lang w:eastAsia="zh-TW"/>
        </w:rPr>
        <w:t xml:space="preserve">: </w:t>
      </w:r>
      <w:r w:rsidR="00D060E0">
        <w:rPr>
          <w:b/>
          <w:lang w:eastAsia="zh-TW"/>
        </w:rPr>
        <w:t xml:space="preserve">A </w:t>
      </w:r>
      <w:r>
        <w:rPr>
          <w:b/>
          <w:lang w:eastAsia="zh-TW"/>
        </w:rPr>
        <w:t>3-bit carrier indicator field</w:t>
      </w:r>
      <w:r w:rsidR="00D060E0">
        <w:rPr>
          <w:b/>
          <w:lang w:eastAsia="zh-TW"/>
        </w:rPr>
        <w:t xml:space="preserve"> is used for cross-carrier scheduling</w:t>
      </w:r>
      <w:r>
        <w:rPr>
          <w:b/>
          <w:lang w:eastAsia="zh-TW"/>
        </w:rPr>
        <w:t>.</w:t>
      </w:r>
    </w:p>
    <w:p w14:paraId="14FF99CE" w14:textId="77777777" w:rsidR="004A227A" w:rsidRDefault="004A227A" w:rsidP="004A227A">
      <w:pPr>
        <w:jc w:val="both"/>
        <w:rPr>
          <w:lang w:eastAsia="zh-TW"/>
        </w:rPr>
      </w:pPr>
    </w:p>
    <w:p w14:paraId="2CBC2F68" w14:textId="77777777" w:rsidR="004A227A" w:rsidRPr="004A125F" w:rsidRDefault="004A227A" w:rsidP="004A125F">
      <w:pPr>
        <w:pStyle w:val="3GPPAgreements"/>
        <w:rPr>
          <w:u w:val="single"/>
        </w:rPr>
      </w:pPr>
      <w:r w:rsidRPr="004A125F">
        <w:rPr>
          <w:u w:val="single"/>
        </w:rPr>
        <w:t xml:space="preserve">Resource pool indicator </w:t>
      </w:r>
    </w:p>
    <w:p w14:paraId="48FA26E1" w14:textId="35D43FAD" w:rsidR="004A227A" w:rsidRPr="005209CF" w:rsidRDefault="004A227A" w:rsidP="004A125F">
      <w:pPr>
        <w:pStyle w:val="3GPPAgreements"/>
        <w:numPr>
          <w:ilvl w:val="0"/>
          <w:numId w:val="0"/>
        </w:numPr>
      </w:pPr>
      <w:r>
        <w:t xml:space="preserve">If </w:t>
      </w:r>
      <w:r w:rsidR="005764BA">
        <w:t xml:space="preserve">dynamic indication of </w:t>
      </w:r>
      <w:r>
        <w:t xml:space="preserve">resource pools are </w:t>
      </w:r>
      <w:r w:rsidR="005764BA">
        <w:t xml:space="preserve">allowed for UEs in </w:t>
      </w:r>
      <w:r>
        <w:t xml:space="preserve">the same SL BWP, a resource pool indicator field can be included in the DCI scheduling PSSCH. However, if UE is not required to </w:t>
      </w:r>
      <w:r w:rsidR="005764BA">
        <w:t xml:space="preserve">switch dynamically between multiple </w:t>
      </w:r>
      <w:r>
        <w:t>resource pool</w:t>
      </w:r>
      <w:r w:rsidR="005764BA">
        <w:t>s</w:t>
      </w:r>
      <w:r>
        <w:t xml:space="preserve"> </w:t>
      </w:r>
      <w:r w:rsidR="005764BA">
        <w:t xml:space="preserve">in </w:t>
      </w:r>
      <w:r>
        <w:t>a short time interval, a d</w:t>
      </w:r>
      <w:r w:rsidR="005764BA">
        <w:t xml:space="preserve">ynamic resource pool indicator may not be needed. </w:t>
      </w:r>
      <w:r w:rsidR="005209CF" w:rsidRPr="005209CF">
        <w:rPr>
          <w:lang w:eastAsia="zh-TW"/>
        </w:rPr>
        <w:t>F</w:t>
      </w:r>
      <w:r w:rsidRPr="005209CF">
        <w:rPr>
          <w:lang w:eastAsia="zh-TW"/>
        </w:rPr>
        <w:t xml:space="preserve">urther progress </w:t>
      </w:r>
      <w:r w:rsidR="005209CF">
        <w:rPr>
          <w:lang w:eastAsia="zh-TW"/>
        </w:rPr>
        <w:t xml:space="preserve">is needed </w:t>
      </w:r>
      <w:r w:rsidRPr="005209CF">
        <w:rPr>
          <w:lang w:eastAsia="zh-TW"/>
        </w:rPr>
        <w:t xml:space="preserve">in </w:t>
      </w:r>
      <w:r w:rsidR="005764BA">
        <w:rPr>
          <w:lang w:eastAsia="zh-TW"/>
        </w:rPr>
        <w:t xml:space="preserve">SL </w:t>
      </w:r>
      <w:r w:rsidR="005209CF">
        <w:rPr>
          <w:lang w:eastAsia="zh-TW"/>
        </w:rPr>
        <w:t xml:space="preserve">design and </w:t>
      </w:r>
      <w:r w:rsidRPr="005209CF">
        <w:rPr>
          <w:lang w:eastAsia="zh-TW"/>
        </w:rPr>
        <w:t xml:space="preserve">procedure </w:t>
      </w:r>
      <w:r w:rsidR="005209CF">
        <w:rPr>
          <w:lang w:eastAsia="zh-TW"/>
        </w:rPr>
        <w:t xml:space="preserve">aspects </w:t>
      </w:r>
      <w:r w:rsidRPr="005209CF">
        <w:rPr>
          <w:lang w:eastAsia="zh-TW"/>
        </w:rPr>
        <w:t xml:space="preserve">first. </w:t>
      </w:r>
    </w:p>
    <w:p w14:paraId="3FB25610" w14:textId="77777777" w:rsidR="004A227A" w:rsidRDefault="004A227A" w:rsidP="004A227A">
      <w:pPr>
        <w:spacing w:after="0"/>
        <w:jc w:val="both"/>
        <w:rPr>
          <w:lang w:eastAsia="zh-TW"/>
        </w:rPr>
      </w:pPr>
    </w:p>
    <w:p w14:paraId="379C72DD" w14:textId="77777777" w:rsidR="004A227A" w:rsidRPr="004A125F" w:rsidRDefault="004A227A" w:rsidP="004A125F">
      <w:pPr>
        <w:pStyle w:val="3GPPAgreements"/>
        <w:rPr>
          <w:u w:val="single"/>
        </w:rPr>
      </w:pPr>
      <w:r w:rsidRPr="004A125F">
        <w:rPr>
          <w:u w:val="single"/>
        </w:rPr>
        <w:t>L1 destination ID</w:t>
      </w:r>
    </w:p>
    <w:p w14:paraId="07EF53F7" w14:textId="04034A1A" w:rsidR="004A227A" w:rsidRDefault="004A227A" w:rsidP="004A227A">
      <w:pPr>
        <w:jc w:val="both"/>
        <w:rPr>
          <w:lang w:eastAsia="zh-TW"/>
        </w:rPr>
      </w:pPr>
      <w:r>
        <w:rPr>
          <w:lang w:eastAsia="zh-TW"/>
        </w:rPr>
        <w:t xml:space="preserve">UE includes destination ID information </w:t>
      </w:r>
      <w:r w:rsidR="00871E3B">
        <w:rPr>
          <w:lang w:eastAsia="zh-TW"/>
        </w:rPr>
        <w:t xml:space="preserve">in </w:t>
      </w:r>
      <w:r>
        <w:rPr>
          <w:lang w:eastAsia="zh-TW"/>
        </w:rPr>
        <w:t xml:space="preserve">SL-BSR </w:t>
      </w:r>
      <w:r w:rsidR="00871E3B">
        <w:rPr>
          <w:lang w:eastAsia="zh-TW"/>
        </w:rPr>
        <w:t xml:space="preserve">reports </w:t>
      </w:r>
      <w:r>
        <w:rPr>
          <w:lang w:eastAsia="zh-TW"/>
        </w:rPr>
        <w:t>to gNB. If multiple unicast sessions are established at UE at the same time, network will need to indicate the intended destination UE(s) in each Mode-1 DCI explicitly. The SCI field that carries the L1 destination ID information should be included in the DCI scheduling PSSCH using the same number of bits.</w:t>
      </w:r>
    </w:p>
    <w:p w14:paraId="0374EFBE" w14:textId="77AB51C7" w:rsidR="004A227A" w:rsidRDefault="004A227A" w:rsidP="004A227A">
      <w:pPr>
        <w:spacing w:after="0"/>
        <w:jc w:val="both"/>
        <w:rPr>
          <w:b/>
          <w:lang w:eastAsia="zh-TW"/>
        </w:rPr>
      </w:pPr>
      <w:r w:rsidRPr="007745EE">
        <w:rPr>
          <w:b/>
          <w:lang w:eastAsia="zh-TW"/>
        </w:rPr>
        <w:t xml:space="preserve">Proposal </w:t>
      </w:r>
      <w:r w:rsidR="005864DB">
        <w:rPr>
          <w:b/>
          <w:lang w:eastAsia="zh-TW"/>
        </w:rPr>
        <w:t>13</w:t>
      </w:r>
      <w:r w:rsidRPr="007745EE">
        <w:rPr>
          <w:b/>
          <w:lang w:eastAsia="zh-TW"/>
        </w:rPr>
        <w:t xml:space="preserve">: </w:t>
      </w:r>
      <w:r>
        <w:rPr>
          <w:b/>
          <w:lang w:eastAsia="zh-TW"/>
        </w:rPr>
        <w:t xml:space="preserve">DCI includes a L1 destination ID field. </w:t>
      </w:r>
    </w:p>
    <w:p w14:paraId="381E0AAA" w14:textId="77777777" w:rsidR="004A227A" w:rsidRDefault="004A227A" w:rsidP="004A227A">
      <w:pPr>
        <w:jc w:val="both"/>
        <w:rPr>
          <w:b/>
          <w:u w:val="single"/>
          <w:lang w:eastAsia="zh-TW"/>
        </w:rPr>
      </w:pPr>
    </w:p>
    <w:p w14:paraId="738BEFE6" w14:textId="0F54A259" w:rsidR="004A227A" w:rsidRPr="004A125F" w:rsidRDefault="004A227A" w:rsidP="004A125F">
      <w:pPr>
        <w:pStyle w:val="3GPPAgreements"/>
        <w:rPr>
          <w:u w:val="single"/>
        </w:rPr>
      </w:pPr>
      <w:r w:rsidRPr="004A125F">
        <w:rPr>
          <w:u w:val="single"/>
        </w:rPr>
        <w:t>Transmission</w:t>
      </w:r>
      <w:r w:rsidR="00113AB9" w:rsidRPr="004A125F">
        <w:rPr>
          <w:u w:val="single"/>
        </w:rPr>
        <w:t>/Cast</w:t>
      </w:r>
      <w:r w:rsidRPr="004A125F">
        <w:rPr>
          <w:u w:val="single"/>
        </w:rPr>
        <w:t xml:space="preserve"> type</w:t>
      </w:r>
    </w:p>
    <w:p w14:paraId="5A7F4A15" w14:textId="3D04F511" w:rsidR="004A227A" w:rsidRDefault="004A227A" w:rsidP="004A227A">
      <w:pPr>
        <w:jc w:val="both"/>
        <w:rPr>
          <w:lang w:eastAsia="zh-TW"/>
        </w:rPr>
      </w:pPr>
      <w:r>
        <w:rPr>
          <w:lang w:eastAsia="zh-TW"/>
        </w:rPr>
        <w:t xml:space="preserve">Broadcast and groupcast/unicast are supported in NR SL. Cast type information can either be conveyed explicitly in a separate DCI field, or derived by UE implicitly based on the L1-destination-ID field. The latter approach is preferred since the destination ID information can be </w:t>
      </w:r>
      <w:r w:rsidR="00B722A4">
        <w:rPr>
          <w:lang w:eastAsia="zh-TW"/>
        </w:rPr>
        <w:t>indicated</w:t>
      </w:r>
      <w:r>
        <w:rPr>
          <w:lang w:eastAsia="zh-TW"/>
        </w:rPr>
        <w:t xml:space="preserve"> </w:t>
      </w:r>
      <w:r w:rsidR="00B722A4">
        <w:rPr>
          <w:lang w:eastAsia="zh-TW"/>
        </w:rPr>
        <w:t xml:space="preserve">explicitly </w:t>
      </w:r>
      <w:r>
        <w:rPr>
          <w:lang w:eastAsia="zh-TW"/>
        </w:rPr>
        <w:t>in DCI</w:t>
      </w:r>
      <w:r w:rsidR="00B722A4">
        <w:rPr>
          <w:lang w:eastAsia="zh-TW"/>
        </w:rPr>
        <w:t>. Also</w:t>
      </w:r>
      <w:r>
        <w:rPr>
          <w:lang w:eastAsia="zh-TW"/>
        </w:rPr>
        <w:t xml:space="preserve"> the destination ID informat</w:t>
      </w:r>
      <w:r w:rsidR="00B722A4">
        <w:rPr>
          <w:lang w:eastAsia="zh-TW"/>
        </w:rPr>
        <w:t xml:space="preserve">ion is reported by UE in SL-BSR, </w:t>
      </w:r>
      <w:r>
        <w:rPr>
          <w:lang w:eastAsia="zh-TW"/>
        </w:rPr>
        <w:t xml:space="preserve">which can help convey the cast type as a derivative of the destination ID information </w:t>
      </w:r>
      <w:r w:rsidR="00B722A4">
        <w:rPr>
          <w:lang w:eastAsia="zh-TW"/>
        </w:rPr>
        <w:t xml:space="preserve">field </w:t>
      </w:r>
      <w:r>
        <w:rPr>
          <w:lang w:eastAsia="zh-TW"/>
        </w:rPr>
        <w:t xml:space="preserve">in DCI. </w:t>
      </w:r>
    </w:p>
    <w:p w14:paraId="0E417FEC" w14:textId="40933AE5" w:rsidR="004A227A" w:rsidRDefault="004A227A" w:rsidP="004A227A">
      <w:pPr>
        <w:spacing w:after="0"/>
        <w:jc w:val="both"/>
        <w:rPr>
          <w:b/>
          <w:lang w:eastAsia="zh-TW"/>
        </w:rPr>
      </w:pPr>
      <w:r w:rsidRPr="007745EE">
        <w:rPr>
          <w:b/>
          <w:lang w:eastAsia="zh-TW"/>
        </w:rPr>
        <w:t xml:space="preserve">Proposal </w:t>
      </w:r>
      <w:r w:rsidR="005864DB">
        <w:rPr>
          <w:b/>
          <w:lang w:eastAsia="zh-TW"/>
        </w:rPr>
        <w:t>14</w:t>
      </w:r>
      <w:r>
        <w:rPr>
          <w:b/>
          <w:lang w:eastAsia="zh-TW"/>
        </w:rPr>
        <w:t xml:space="preserve">: No </w:t>
      </w:r>
      <w:r w:rsidR="00F245DA">
        <w:rPr>
          <w:b/>
          <w:lang w:eastAsia="zh-TW"/>
        </w:rPr>
        <w:t xml:space="preserve">explicit </w:t>
      </w:r>
      <w:r>
        <w:rPr>
          <w:b/>
          <w:lang w:eastAsia="zh-TW"/>
        </w:rPr>
        <w:t>DCI field for t</w:t>
      </w:r>
      <w:r w:rsidRPr="00A9708C">
        <w:rPr>
          <w:b/>
          <w:lang w:eastAsia="zh-TW"/>
        </w:rPr>
        <w:t>ransmission</w:t>
      </w:r>
      <w:r>
        <w:rPr>
          <w:b/>
          <w:lang w:eastAsia="zh-TW"/>
        </w:rPr>
        <w:t>/cast</w:t>
      </w:r>
      <w:r w:rsidRPr="00A9708C">
        <w:rPr>
          <w:b/>
          <w:lang w:eastAsia="zh-TW"/>
        </w:rPr>
        <w:t xml:space="preserve"> type</w:t>
      </w:r>
      <w:r>
        <w:rPr>
          <w:b/>
          <w:lang w:eastAsia="zh-TW"/>
        </w:rPr>
        <w:t>. Transmission type is derived by UE implicitly based on L1 destination ID.</w:t>
      </w:r>
    </w:p>
    <w:p w14:paraId="01D5435A" w14:textId="77777777" w:rsidR="004A227A" w:rsidRPr="00640BAA" w:rsidRDefault="004A227A" w:rsidP="004A227A">
      <w:pPr>
        <w:jc w:val="both"/>
        <w:rPr>
          <w:b/>
          <w:lang w:eastAsia="zh-TW"/>
        </w:rPr>
      </w:pPr>
    </w:p>
    <w:p w14:paraId="6D85732A" w14:textId="578E598F" w:rsidR="004A227A" w:rsidRPr="004A125F" w:rsidRDefault="004A227A" w:rsidP="004A125F">
      <w:pPr>
        <w:pStyle w:val="3GPPAgreements"/>
        <w:rPr>
          <w:u w:val="single"/>
        </w:rPr>
      </w:pPr>
      <w:r w:rsidRPr="004A125F">
        <w:rPr>
          <w:u w:val="single"/>
        </w:rPr>
        <w:t>Time and frequency resource allocation</w:t>
      </w:r>
      <w:r w:rsidR="00F245DA">
        <w:rPr>
          <w:u w:val="single"/>
        </w:rPr>
        <w:t xml:space="preserve"> information</w:t>
      </w:r>
    </w:p>
    <w:p w14:paraId="339FF731" w14:textId="4EA61198" w:rsidR="004A227A" w:rsidRDefault="00D72A74" w:rsidP="004A227A">
      <w:pPr>
        <w:jc w:val="both"/>
        <w:rPr>
          <w:lang w:eastAsia="zh-TW"/>
        </w:rPr>
      </w:pPr>
      <w:r>
        <w:rPr>
          <w:lang w:eastAsia="zh-TW"/>
        </w:rPr>
        <w:t>LTE DCI-</w:t>
      </w:r>
      <w:r w:rsidR="004A227A">
        <w:rPr>
          <w:lang w:eastAsia="zh-TW"/>
        </w:rPr>
        <w:t xml:space="preserve">format-5A indicates frequency allocation for both initial transmission and re-transmission along with the time gap. NR DCI scheduling PSSCH should also have fields indicating time/frequency resources for at least one or multiple PSSCH transmissions. Also, a time gap field </w:t>
      </w:r>
      <w:r>
        <w:rPr>
          <w:lang w:eastAsia="zh-TW"/>
        </w:rPr>
        <w:t xml:space="preserve">should be </w:t>
      </w:r>
      <w:r w:rsidR="004A227A">
        <w:rPr>
          <w:lang w:eastAsia="zh-TW"/>
        </w:rPr>
        <w:t xml:space="preserve">included in DCI </w:t>
      </w:r>
      <w:r>
        <w:rPr>
          <w:lang w:eastAsia="zh-TW"/>
        </w:rPr>
        <w:t xml:space="preserve">if </w:t>
      </w:r>
      <w:r w:rsidR="004A227A">
        <w:rPr>
          <w:lang w:eastAsia="zh-TW"/>
        </w:rPr>
        <w:t xml:space="preserve">multiple </w:t>
      </w:r>
      <w:r>
        <w:rPr>
          <w:lang w:eastAsia="zh-TW"/>
        </w:rPr>
        <w:t xml:space="preserve">transmissions </w:t>
      </w:r>
      <w:r w:rsidR="004A227A">
        <w:rPr>
          <w:lang w:eastAsia="zh-TW"/>
        </w:rPr>
        <w:t xml:space="preserve">are </w:t>
      </w:r>
      <w:r>
        <w:rPr>
          <w:lang w:eastAsia="zh-TW"/>
        </w:rPr>
        <w:t>supported</w:t>
      </w:r>
      <w:r w:rsidR="004A227A">
        <w:rPr>
          <w:lang w:eastAsia="zh-TW"/>
        </w:rPr>
        <w:t xml:space="preserve">. The number of bits in each </w:t>
      </w:r>
      <w:r>
        <w:rPr>
          <w:lang w:eastAsia="zh-TW"/>
        </w:rPr>
        <w:t xml:space="preserve">corresponding DCI </w:t>
      </w:r>
      <w:r w:rsidR="004A227A">
        <w:rPr>
          <w:lang w:eastAsia="zh-TW"/>
        </w:rPr>
        <w:t xml:space="preserve">field should be decided based on SCI design. </w:t>
      </w:r>
      <w:r>
        <w:rPr>
          <w:lang w:eastAsia="zh-TW"/>
        </w:rPr>
        <w:t>However</w:t>
      </w:r>
      <w:r w:rsidR="004A227A">
        <w:rPr>
          <w:lang w:eastAsia="zh-TW"/>
        </w:rPr>
        <w:t xml:space="preserve">, PSCCH </w:t>
      </w:r>
      <w:r>
        <w:rPr>
          <w:lang w:eastAsia="zh-TW"/>
        </w:rPr>
        <w:t xml:space="preserve">resources </w:t>
      </w:r>
      <w:r w:rsidR="004A227A">
        <w:rPr>
          <w:lang w:eastAsia="zh-TW"/>
        </w:rPr>
        <w:t>can be derived at UE implicitly in reference to PSSCH resources. For groupcast and unicast transmissions, time/frequ</w:t>
      </w:r>
      <w:r>
        <w:rPr>
          <w:lang w:eastAsia="zh-TW"/>
        </w:rPr>
        <w:t xml:space="preserve">ency </w:t>
      </w:r>
      <w:r>
        <w:rPr>
          <w:lang w:eastAsia="zh-TW"/>
        </w:rPr>
        <w:lastRenderedPageBreak/>
        <w:t>resource configuration</w:t>
      </w:r>
      <w:r w:rsidR="004A227A">
        <w:rPr>
          <w:lang w:eastAsia="zh-TW"/>
        </w:rPr>
        <w:t xml:space="preserve"> </w:t>
      </w:r>
      <w:r>
        <w:rPr>
          <w:lang w:eastAsia="zh-TW"/>
        </w:rPr>
        <w:t xml:space="preserve">is </w:t>
      </w:r>
      <w:r w:rsidR="004A227A">
        <w:rPr>
          <w:lang w:eastAsia="zh-TW"/>
        </w:rPr>
        <w:t xml:space="preserve">needed also for PSFCH, which can be determined by UE autonomously based on semi-static </w:t>
      </w:r>
      <w:r>
        <w:rPr>
          <w:lang w:eastAsia="zh-TW"/>
        </w:rPr>
        <w:t>pre-</w:t>
      </w:r>
      <w:r w:rsidR="004A227A">
        <w:rPr>
          <w:lang w:eastAsia="zh-TW"/>
        </w:rPr>
        <w:t>configuration.</w:t>
      </w:r>
    </w:p>
    <w:p w14:paraId="5782119E" w14:textId="49BD9409" w:rsidR="004A227A" w:rsidRDefault="004A227A" w:rsidP="004A227A">
      <w:pPr>
        <w:jc w:val="both"/>
        <w:rPr>
          <w:b/>
          <w:lang w:eastAsia="zh-TW"/>
        </w:rPr>
      </w:pPr>
      <w:r w:rsidRPr="007745EE">
        <w:rPr>
          <w:b/>
          <w:lang w:eastAsia="zh-TW"/>
        </w:rPr>
        <w:t xml:space="preserve">Proposal </w:t>
      </w:r>
      <w:r w:rsidR="008F1711">
        <w:rPr>
          <w:b/>
          <w:lang w:eastAsia="zh-TW"/>
        </w:rPr>
        <w:t>15</w:t>
      </w:r>
      <w:r>
        <w:rPr>
          <w:b/>
          <w:lang w:eastAsia="zh-TW"/>
        </w:rPr>
        <w:t xml:space="preserve">: </w:t>
      </w:r>
      <w:r w:rsidR="00A7663E">
        <w:rPr>
          <w:b/>
          <w:lang w:eastAsia="zh-TW"/>
        </w:rPr>
        <w:t xml:space="preserve">DCI indicates PSSCH frequency resources, and the </w:t>
      </w:r>
      <w:r>
        <w:rPr>
          <w:b/>
          <w:lang w:eastAsia="zh-TW"/>
        </w:rPr>
        <w:t>time gap</w:t>
      </w:r>
      <w:r w:rsidR="00A7663E">
        <w:rPr>
          <w:b/>
          <w:lang w:eastAsia="zh-TW"/>
        </w:rPr>
        <w:t xml:space="preserve"> information between initial transmission and re-transmission</w:t>
      </w:r>
      <w:r>
        <w:rPr>
          <w:b/>
          <w:lang w:eastAsia="zh-TW"/>
        </w:rPr>
        <w:t>.</w:t>
      </w:r>
      <w:r w:rsidR="00A7663E">
        <w:rPr>
          <w:b/>
          <w:lang w:eastAsia="zh-TW"/>
        </w:rPr>
        <w:t xml:space="preserve"> </w:t>
      </w:r>
      <w:r>
        <w:rPr>
          <w:b/>
          <w:lang w:eastAsia="zh-TW"/>
        </w:rPr>
        <w:t xml:space="preserve">No explicit DCI </w:t>
      </w:r>
      <w:r w:rsidR="00662EF9">
        <w:rPr>
          <w:b/>
          <w:lang w:eastAsia="zh-TW"/>
        </w:rPr>
        <w:t>field</w:t>
      </w:r>
      <w:r w:rsidR="00A7663E">
        <w:rPr>
          <w:b/>
          <w:lang w:eastAsia="zh-TW"/>
        </w:rPr>
        <w:t xml:space="preserve"> for </w:t>
      </w:r>
      <w:r>
        <w:rPr>
          <w:b/>
          <w:lang w:eastAsia="zh-TW"/>
        </w:rPr>
        <w:t xml:space="preserve">PSCCH </w:t>
      </w:r>
      <w:r w:rsidR="00662EF9">
        <w:rPr>
          <w:b/>
          <w:lang w:eastAsia="zh-TW"/>
        </w:rPr>
        <w:t>resource indication</w:t>
      </w:r>
      <w:r>
        <w:rPr>
          <w:b/>
          <w:lang w:eastAsia="zh-TW"/>
        </w:rPr>
        <w:t xml:space="preserve">. </w:t>
      </w:r>
    </w:p>
    <w:p w14:paraId="33EABA88" w14:textId="77777777" w:rsidR="004A227A" w:rsidRPr="00AE140E" w:rsidRDefault="004A227A" w:rsidP="004A227A">
      <w:pPr>
        <w:jc w:val="both"/>
        <w:rPr>
          <w:b/>
          <w:lang w:eastAsia="zh-TW"/>
        </w:rPr>
      </w:pPr>
    </w:p>
    <w:p w14:paraId="4F02CEF8" w14:textId="0D55BECE" w:rsidR="004A227A" w:rsidRPr="004A125F" w:rsidRDefault="004A227A" w:rsidP="004A125F">
      <w:pPr>
        <w:pStyle w:val="3GPPAgreements"/>
        <w:rPr>
          <w:u w:val="single"/>
        </w:rPr>
      </w:pPr>
      <w:r w:rsidRPr="004A125F">
        <w:rPr>
          <w:u w:val="single"/>
        </w:rPr>
        <w:t xml:space="preserve">PSSCH blind </w:t>
      </w:r>
      <w:r w:rsidR="003C56B5">
        <w:rPr>
          <w:u w:val="single"/>
        </w:rPr>
        <w:t>repetitions number</w:t>
      </w:r>
      <w:r w:rsidR="009A76D5" w:rsidRPr="004A125F">
        <w:rPr>
          <w:u w:val="single"/>
        </w:rPr>
        <w:t xml:space="preserve"> for dynamic grants</w:t>
      </w:r>
    </w:p>
    <w:p w14:paraId="790E1BC8" w14:textId="77777777" w:rsidR="003C56B5" w:rsidRDefault="004A227A" w:rsidP="004A227A">
      <w:pPr>
        <w:jc w:val="both"/>
        <w:rPr>
          <w:lang w:eastAsia="zh-TW"/>
        </w:rPr>
      </w:pPr>
      <w:r w:rsidRPr="003C56B5">
        <w:rPr>
          <w:lang w:eastAsia="zh-TW"/>
        </w:rPr>
        <w:t xml:space="preserve">In LTE V2X, Mode-3 </w:t>
      </w:r>
      <w:r w:rsidR="005B6C33" w:rsidRPr="003C56B5">
        <w:rPr>
          <w:lang w:eastAsia="zh-TW"/>
        </w:rPr>
        <w:t>dynamic grants can configure</w:t>
      </w:r>
      <w:r w:rsidRPr="003C56B5">
        <w:rPr>
          <w:lang w:eastAsia="zh-TW"/>
        </w:rPr>
        <w:t xml:space="preserve"> </w:t>
      </w:r>
      <w:r w:rsidR="003C56B5" w:rsidRPr="003C56B5">
        <w:rPr>
          <w:lang w:eastAsia="zh-TW"/>
        </w:rPr>
        <w:t xml:space="preserve">up to </w:t>
      </w:r>
      <w:r w:rsidRPr="003C56B5">
        <w:rPr>
          <w:lang w:eastAsia="zh-TW"/>
        </w:rPr>
        <w:t xml:space="preserve">two </w:t>
      </w:r>
      <w:r w:rsidR="005B6C33" w:rsidRPr="003C56B5">
        <w:rPr>
          <w:lang w:eastAsia="zh-TW"/>
        </w:rPr>
        <w:t>transmissions for the same TB</w:t>
      </w:r>
      <w:r w:rsidRPr="003C56B5">
        <w:rPr>
          <w:lang w:eastAsia="zh-TW"/>
        </w:rPr>
        <w:t xml:space="preserve">. </w:t>
      </w:r>
      <w:r w:rsidR="003C56B5">
        <w:rPr>
          <w:lang w:eastAsia="zh-TW"/>
        </w:rPr>
        <w:t xml:space="preserve">If DCI </w:t>
      </w:r>
      <w:r w:rsidR="003C56B5" w:rsidRPr="003C56B5">
        <w:rPr>
          <w:lang w:eastAsia="zh-TW"/>
        </w:rPr>
        <w:t xml:space="preserve">time gap field to </w:t>
      </w:r>
      <w:r w:rsidR="003C56B5">
        <w:rPr>
          <w:lang w:eastAsia="zh-TW"/>
        </w:rPr>
        <w:t xml:space="preserve">set to </w:t>
      </w:r>
      <w:r w:rsidR="003C56B5" w:rsidRPr="003C56B5">
        <w:rPr>
          <w:lang w:eastAsia="zh-TW"/>
        </w:rPr>
        <w:t>‘0000’</w:t>
      </w:r>
      <w:r w:rsidR="003C56B5">
        <w:rPr>
          <w:lang w:eastAsia="zh-TW"/>
        </w:rPr>
        <w:t xml:space="preserve">, only one PSSCH transmission is configured per TB. Hence, LTE Mode-3 DCI does not include an explicit repetitions number field. </w:t>
      </w:r>
    </w:p>
    <w:p w14:paraId="7C0509FE" w14:textId="027977C2" w:rsidR="00C120B9" w:rsidRDefault="004A227A" w:rsidP="004A227A">
      <w:pPr>
        <w:jc w:val="both"/>
        <w:rPr>
          <w:lang w:eastAsia="zh-TW"/>
        </w:rPr>
      </w:pPr>
      <w:r>
        <w:rPr>
          <w:lang w:eastAsia="zh-TW"/>
        </w:rPr>
        <w:t xml:space="preserve">Since NR V2X supports a diverse range of different services, </w:t>
      </w:r>
      <w:r w:rsidR="003C56B5">
        <w:rPr>
          <w:lang w:eastAsia="zh-TW"/>
        </w:rPr>
        <w:t xml:space="preserve">more than 2 repetitions may be necessary per TB. If more than 2 repetitions are supported, an explicit DCI field may be needed to </w:t>
      </w:r>
      <w:r>
        <w:rPr>
          <w:lang w:eastAsia="zh-TW"/>
        </w:rPr>
        <w:t xml:space="preserve">dynamically </w:t>
      </w:r>
      <w:r w:rsidR="003C56B5">
        <w:rPr>
          <w:lang w:eastAsia="zh-TW"/>
        </w:rPr>
        <w:t>signal the repetition number</w:t>
      </w:r>
      <w:r>
        <w:rPr>
          <w:lang w:eastAsia="zh-TW"/>
        </w:rPr>
        <w:t xml:space="preserve">. </w:t>
      </w:r>
      <w:r w:rsidR="003C56B5">
        <w:rPr>
          <w:lang w:eastAsia="zh-TW"/>
        </w:rPr>
        <w:t xml:space="preserve">In our view, the maximum supported number of repetitions per </w:t>
      </w:r>
      <w:r w:rsidR="00C30B98">
        <w:rPr>
          <w:lang w:eastAsia="zh-TW"/>
        </w:rPr>
        <w:t xml:space="preserve">same </w:t>
      </w:r>
      <w:r w:rsidR="003C56B5">
        <w:rPr>
          <w:lang w:eastAsia="zh-TW"/>
        </w:rPr>
        <w:t xml:space="preserve">TB should be the same in Mode-1 and Mode-2. </w:t>
      </w:r>
    </w:p>
    <w:p w14:paraId="3C0CD46B" w14:textId="533DEE34" w:rsidR="00C30B98" w:rsidRDefault="004A227A" w:rsidP="004A227A">
      <w:pPr>
        <w:jc w:val="both"/>
        <w:rPr>
          <w:b/>
          <w:lang w:eastAsia="zh-TW"/>
        </w:rPr>
      </w:pPr>
      <w:r w:rsidRPr="007745EE">
        <w:rPr>
          <w:b/>
          <w:lang w:eastAsia="zh-TW"/>
        </w:rPr>
        <w:t xml:space="preserve">Proposal </w:t>
      </w:r>
      <w:r w:rsidR="005B6C33">
        <w:rPr>
          <w:b/>
          <w:lang w:eastAsia="zh-TW"/>
        </w:rPr>
        <w:t>16</w:t>
      </w:r>
      <w:r>
        <w:rPr>
          <w:b/>
          <w:lang w:eastAsia="zh-TW"/>
        </w:rPr>
        <w:t xml:space="preserve">: </w:t>
      </w:r>
      <w:r w:rsidR="00C30B98">
        <w:rPr>
          <w:b/>
          <w:lang w:eastAsia="zh-TW"/>
        </w:rPr>
        <w:t xml:space="preserve">An explicit </w:t>
      </w:r>
      <w:r w:rsidR="003C56B5">
        <w:rPr>
          <w:b/>
          <w:lang w:eastAsia="zh-TW"/>
        </w:rPr>
        <w:t xml:space="preserve">DCI field </w:t>
      </w:r>
      <w:r w:rsidR="00C30B98">
        <w:rPr>
          <w:b/>
          <w:lang w:eastAsia="zh-TW"/>
        </w:rPr>
        <w:t xml:space="preserve">is introduced to signal the </w:t>
      </w:r>
      <w:r w:rsidR="00C30B98">
        <w:rPr>
          <w:b/>
          <w:lang w:eastAsia="zh-TW"/>
        </w:rPr>
        <w:t xml:space="preserve">number </w:t>
      </w:r>
      <w:r w:rsidR="00C30B98">
        <w:rPr>
          <w:b/>
          <w:lang w:eastAsia="zh-TW"/>
        </w:rPr>
        <w:t>of repetitions per same TB only if more than 2 blind repetitions are supported by single DCI for the same TB. If up to 2 blind repetitions are supported, no explicit indication needed for repetitions number.</w:t>
      </w:r>
    </w:p>
    <w:p w14:paraId="09E818DC" w14:textId="77777777" w:rsidR="00C30B98" w:rsidRPr="00113AB9" w:rsidRDefault="00C30B98" w:rsidP="004A227A">
      <w:pPr>
        <w:jc w:val="both"/>
        <w:rPr>
          <w:b/>
          <w:lang w:eastAsia="zh-TW"/>
        </w:rPr>
      </w:pPr>
    </w:p>
    <w:p w14:paraId="0E7A46B2" w14:textId="468EBC49" w:rsidR="004A227A" w:rsidRPr="004A125F" w:rsidRDefault="004A227A" w:rsidP="004A125F">
      <w:pPr>
        <w:pStyle w:val="3GPPAgreements"/>
        <w:rPr>
          <w:u w:val="single"/>
        </w:rPr>
      </w:pPr>
      <w:r w:rsidRPr="004A125F">
        <w:rPr>
          <w:u w:val="single"/>
        </w:rPr>
        <w:t xml:space="preserve">MCS </w:t>
      </w:r>
      <w:r w:rsidR="00EA50CB" w:rsidRPr="004A125F">
        <w:rPr>
          <w:u w:val="single"/>
        </w:rPr>
        <w:t>indication</w:t>
      </w:r>
    </w:p>
    <w:p w14:paraId="03F6D197" w14:textId="7ED06647" w:rsidR="004A227A" w:rsidRPr="00237A6D" w:rsidRDefault="00237A6D" w:rsidP="004A227A">
      <w:pPr>
        <w:jc w:val="both"/>
        <w:rPr>
          <w:lang w:eastAsia="zh-TW"/>
        </w:rPr>
      </w:pPr>
      <w:r>
        <w:rPr>
          <w:lang w:eastAsia="zh-TW"/>
        </w:rPr>
        <w:t xml:space="preserve">It has been agreed that UE can be configured with a range of MCS values for Mode-1 PSSCH. If the configured MCS range includes multiple values, MCS selection is up to UE implementation. If no MCS is configured, UE autonomously selects MCS from the full range of values. Hence, </w:t>
      </w:r>
      <w:r w:rsidR="004A227A">
        <w:rPr>
          <w:lang w:eastAsia="zh-TW"/>
        </w:rPr>
        <w:t xml:space="preserve">an explicit </w:t>
      </w:r>
      <w:r w:rsidR="00556D47">
        <w:rPr>
          <w:lang w:eastAsia="zh-TW"/>
        </w:rPr>
        <w:t xml:space="preserve">DCI </w:t>
      </w:r>
      <w:r w:rsidR="004A227A">
        <w:rPr>
          <w:lang w:eastAsia="zh-TW"/>
        </w:rPr>
        <w:t xml:space="preserve">field is not </w:t>
      </w:r>
      <w:r>
        <w:rPr>
          <w:lang w:eastAsia="zh-TW"/>
        </w:rPr>
        <w:t xml:space="preserve">required </w:t>
      </w:r>
      <w:r w:rsidR="00556D47">
        <w:rPr>
          <w:lang w:eastAsia="zh-TW"/>
        </w:rPr>
        <w:t xml:space="preserve">for MCS </w:t>
      </w:r>
      <w:r>
        <w:rPr>
          <w:lang w:eastAsia="zh-TW"/>
        </w:rPr>
        <w:t xml:space="preserve">indication </w:t>
      </w:r>
      <w:r w:rsidR="004A227A">
        <w:rPr>
          <w:lang w:eastAsia="zh-TW"/>
        </w:rPr>
        <w:t>in Rel-16</w:t>
      </w:r>
      <w:r>
        <w:rPr>
          <w:lang w:eastAsia="zh-TW"/>
        </w:rPr>
        <w:t xml:space="preserve"> SL</w:t>
      </w:r>
      <w:r w:rsidR="004A227A" w:rsidRPr="00237A6D">
        <w:rPr>
          <w:lang w:eastAsia="zh-TW"/>
        </w:rPr>
        <w:t>.</w:t>
      </w:r>
    </w:p>
    <w:p w14:paraId="7A50021B" w14:textId="16AFC047" w:rsidR="004A227A" w:rsidRDefault="004A227A" w:rsidP="002B2899">
      <w:pPr>
        <w:spacing w:after="0"/>
        <w:jc w:val="both"/>
        <w:rPr>
          <w:b/>
          <w:lang w:eastAsia="zh-TW"/>
        </w:rPr>
      </w:pPr>
      <w:r w:rsidRPr="007745EE">
        <w:rPr>
          <w:b/>
          <w:lang w:eastAsia="zh-TW"/>
        </w:rPr>
        <w:t xml:space="preserve">Proposal </w:t>
      </w:r>
      <w:r w:rsidR="00487689">
        <w:rPr>
          <w:b/>
          <w:lang w:eastAsia="zh-TW"/>
        </w:rPr>
        <w:t>17</w:t>
      </w:r>
      <w:r w:rsidRPr="007745EE">
        <w:rPr>
          <w:b/>
          <w:lang w:eastAsia="zh-TW"/>
        </w:rPr>
        <w:t xml:space="preserve">: </w:t>
      </w:r>
      <w:r w:rsidR="000D26D5">
        <w:rPr>
          <w:b/>
          <w:lang w:eastAsia="zh-TW"/>
        </w:rPr>
        <w:t xml:space="preserve">MCS is not signaled in DCI. </w:t>
      </w:r>
    </w:p>
    <w:p w14:paraId="01052419" w14:textId="77777777" w:rsidR="00556D47" w:rsidRPr="002B2899" w:rsidRDefault="00556D47" w:rsidP="002B2899">
      <w:pPr>
        <w:spacing w:after="0"/>
        <w:jc w:val="both"/>
        <w:rPr>
          <w:i/>
          <w:lang w:eastAsia="zh-TW"/>
        </w:rPr>
      </w:pPr>
    </w:p>
    <w:p w14:paraId="6A6DCBA1" w14:textId="2ECD381B" w:rsidR="004A227A" w:rsidRPr="004A125F" w:rsidRDefault="004A227A" w:rsidP="004A125F">
      <w:pPr>
        <w:pStyle w:val="3GPPAgreements"/>
        <w:rPr>
          <w:u w:val="single"/>
        </w:rPr>
      </w:pPr>
      <w:r w:rsidRPr="004A125F">
        <w:rPr>
          <w:u w:val="single"/>
        </w:rPr>
        <w:t>HARQ enable/disable</w:t>
      </w:r>
      <w:r w:rsidR="004A125F">
        <w:rPr>
          <w:u w:val="single"/>
        </w:rPr>
        <w:t xml:space="preserve"> indication</w:t>
      </w:r>
    </w:p>
    <w:p w14:paraId="1129C937" w14:textId="6CDD6536" w:rsidR="004A227A" w:rsidRDefault="004A227A" w:rsidP="004A227A">
      <w:pPr>
        <w:jc w:val="both"/>
        <w:rPr>
          <w:lang w:eastAsia="zh-TW"/>
        </w:rPr>
      </w:pPr>
      <w:r>
        <w:rPr>
          <w:lang w:eastAsia="zh-TW"/>
        </w:rPr>
        <w:t>It has been agreed that SL-HARQ feedback in groupcast/unicast can be enabled or disabled</w:t>
      </w:r>
      <w:r w:rsidR="000F6445">
        <w:rPr>
          <w:lang w:eastAsia="zh-TW"/>
        </w:rPr>
        <w:t xml:space="preserve"> by the network</w:t>
      </w:r>
      <w:r>
        <w:rPr>
          <w:lang w:eastAsia="zh-TW"/>
        </w:rPr>
        <w:t>. A DCI field is n</w:t>
      </w:r>
      <w:r w:rsidR="000F6445">
        <w:rPr>
          <w:lang w:eastAsia="zh-TW"/>
        </w:rPr>
        <w:t>eeded to inform the transmitting-</w:t>
      </w:r>
      <w:r>
        <w:rPr>
          <w:lang w:eastAsia="zh-TW"/>
        </w:rPr>
        <w:t xml:space="preserve">UE whether it can request SL-HARQ feedback from receiver(s) in Mode-1. </w:t>
      </w:r>
    </w:p>
    <w:p w14:paraId="0B1901C6" w14:textId="641CB27F" w:rsidR="004A227A" w:rsidRDefault="004A227A" w:rsidP="004A227A">
      <w:pPr>
        <w:spacing w:after="0"/>
        <w:jc w:val="both"/>
        <w:rPr>
          <w:b/>
          <w:lang w:eastAsia="zh-TW"/>
        </w:rPr>
      </w:pPr>
      <w:r w:rsidRPr="007745EE">
        <w:rPr>
          <w:b/>
          <w:lang w:eastAsia="zh-TW"/>
        </w:rPr>
        <w:t xml:space="preserve">Proposal </w:t>
      </w:r>
      <w:r w:rsidR="00487689">
        <w:rPr>
          <w:b/>
          <w:lang w:eastAsia="zh-TW"/>
        </w:rPr>
        <w:t>18</w:t>
      </w:r>
      <w:r>
        <w:rPr>
          <w:b/>
          <w:lang w:eastAsia="zh-TW"/>
        </w:rPr>
        <w:t xml:space="preserve">: </w:t>
      </w:r>
      <w:r w:rsidR="000F6445">
        <w:rPr>
          <w:b/>
          <w:lang w:eastAsia="zh-TW"/>
        </w:rPr>
        <w:t>A</w:t>
      </w:r>
      <w:r>
        <w:rPr>
          <w:b/>
          <w:lang w:eastAsia="zh-TW"/>
        </w:rPr>
        <w:t xml:space="preserve"> 1-bit field </w:t>
      </w:r>
      <w:r w:rsidR="000F6445">
        <w:rPr>
          <w:b/>
          <w:lang w:eastAsia="zh-TW"/>
        </w:rPr>
        <w:t>is included in DCI to enable/disable SL-</w:t>
      </w:r>
      <w:r>
        <w:rPr>
          <w:b/>
          <w:lang w:eastAsia="zh-TW"/>
        </w:rPr>
        <w:t xml:space="preserve">HARQ feedback. </w:t>
      </w:r>
    </w:p>
    <w:p w14:paraId="5965C4A5" w14:textId="77777777" w:rsidR="004A227A" w:rsidRDefault="004A227A" w:rsidP="004A227A">
      <w:pPr>
        <w:jc w:val="both"/>
        <w:rPr>
          <w:lang w:eastAsia="zh-TW"/>
        </w:rPr>
      </w:pPr>
    </w:p>
    <w:p w14:paraId="3035E53B" w14:textId="46174A52" w:rsidR="004A227A" w:rsidRPr="004A125F" w:rsidRDefault="00082E59" w:rsidP="004A125F">
      <w:pPr>
        <w:pStyle w:val="3GPPAgreements"/>
        <w:rPr>
          <w:u w:val="single"/>
        </w:rPr>
      </w:pPr>
      <w:r>
        <w:rPr>
          <w:u w:val="single"/>
        </w:rPr>
        <w:t>DCI</w:t>
      </w:r>
      <w:r w:rsidR="004A227A" w:rsidRPr="004A125F">
        <w:rPr>
          <w:u w:val="single"/>
        </w:rPr>
        <w:t xml:space="preserve">-to-PSSCH time </w:t>
      </w:r>
      <w:r w:rsidR="00AE5643">
        <w:rPr>
          <w:u w:val="single"/>
        </w:rPr>
        <w:t>gap</w:t>
      </w:r>
    </w:p>
    <w:p w14:paraId="3516E61E" w14:textId="73B2AEC0" w:rsidR="00082E59" w:rsidRDefault="00AE5643" w:rsidP="004A227A">
      <w:pPr>
        <w:jc w:val="both"/>
        <w:rPr>
          <w:lang w:eastAsia="zh-TW"/>
        </w:rPr>
      </w:pPr>
      <w:r>
        <w:rPr>
          <w:lang w:eastAsia="zh-TW"/>
        </w:rPr>
        <w:t xml:space="preserve">It has been agreed that DCI indicates the time gap in terms of number of slots based on an RRC-configured table of values. Hence, a dedicated DCI field is necessary, and the size of field depends on RRC table size. </w:t>
      </w:r>
    </w:p>
    <w:p w14:paraId="28E6EAF2" w14:textId="3DD00EAB" w:rsidR="00AE5643" w:rsidRDefault="00AE5643" w:rsidP="004A227A">
      <w:pPr>
        <w:jc w:val="both"/>
        <w:rPr>
          <w:lang w:eastAsia="zh-TW"/>
        </w:rPr>
      </w:pPr>
      <w:r>
        <w:rPr>
          <w:lang w:eastAsia="zh-TW"/>
        </w:rPr>
        <w:t xml:space="preserve">In LTE V2X, </w:t>
      </w:r>
    </w:p>
    <w:p w14:paraId="1EA7C281" w14:textId="26C1CD4B" w:rsidR="004A227A" w:rsidRDefault="004A227A" w:rsidP="004A227A">
      <w:pPr>
        <w:jc w:val="both"/>
        <w:rPr>
          <w:lang w:eastAsia="zh-TW"/>
        </w:rPr>
      </w:pPr>
      <w:r>
        <w:rPr>
          <w:lang w:eastAsia="zh-TW"/>
        </w:rPr>
        <w:t xml:space="preserve">A 2-bit field can be used to indicate DCI-to-PSSCH timing at slot-level granularity. When the bit-field is set to ‘00’, the minimum PSSCH preparation time is used by UE depending on the </w:t>
      </w:r>
      <w:r w:rsidR="009233E2">
        <w:rPr>
          <w:lang w:eastAsia="zh-TW"/>
        </w:rPr>
        <w:t xml:space="preserve">active SL BWP </w:t>
      </w:r>
      <w:r>
        <w:rPr>
          <w:lang w:eastAsia="zh-TW"/>
        </w:rPr>
        <w:t xml:space="preserve">numerology. </w:t>
      </w:r>
      <w:r w:rsidR="009233E2">
        <w:rPr>
          <w:lang w:eastAsia="zh-TW"/>
        </w:rPr>
        <w:t xml:space="preserve">As an example, </w:t>
      </w:r>
      <w:r>
        <w:rPr>
          <w:lang w:eastAsia="zh-TW"/>
        </w:rPr>
        <w:t xml:space="preserve">Table </w:t>
      </w:r>
      <w:r w:rsidR="009233E2">
        <w:rPr>
          <w:lang w:eastAsia="zh-TW"/>
        </w:rPr>
        <w:t>2</w:t>
      </w:r>
      <w:r>
        <w:rPr>
          <w:lang w:eastAsia="zh-TW"/>
        </w:rPr>
        <w:t xml:space="preserve"> </w:t>
      </w:r>
      <w:r w:rsidR="009233E2">
        <w:rPr>
          <w:lang w:eastAsia="zh-TW"/>
        </w:rPr>
        <w:t xml:space="preserve">shows configured PSSCH time offset values </w:t>
      </w:r>
      <w:r>
        <w:rPr>
          <w:lang w:eastAsia="zh-TW"/>
        </w:rPr>
        <w:t xml:space="preserve">depending on </w:t>
      </w:r>
      <w:r w:rsidR="009233E2">
        <w:rPr>
          <w:lang w:eastAsia="zh-TW"/>
        </w:rPr>
        <w:t xml:space="preserve">the 2-bit DCI field (e.g., ‘00’, ‘01’, etc.) </w:t>
      </w:r>
      <w:r>
        <w:rPr>
          <w:lang w:eastAsia="zh-TW"/>
        </w:rPr>
        <w:t xml:space="preserve">and the minimum </w:t>
      </w:r>
      <w:r w:rsidR="009233E2">
        <w:rPr>
          <w:lang w:eastAsia="zh-TW"/>
        </w:rPr>
        <w:t xml:space="preserve">PDCCH-to-PSSCH time offset for the active sidelink </w:t>
      </w:r>
      <w:r>
        <w:rPr>
          <w:lang w:eastAsia="zh-TW"/>
        </w:rPr>
        <w:t>numerology</w:t>
      </w:r>
      <w:r w:rsidR="009233E2">
        <w:rPr>
          <w:lang w:eastAsia="zh-TW"/>
        </w:rPr>
        <w:t xml:space="preserve"> (e.g., N=1 slot, </w:t>
      </w:r>
      <w:r w:rsidR="00BA76FA">
        <w:rPr>
          <w:lang w:eastAsia="zh-TW"/>
        </w:rPr>
        <w:t xml:space="preserve">or </w:t>
      </w:r>
      <w:r w:rsidR="009233E2">
        <w:rPr>
          <w:lang w:eastAsia="zh-TW"/>
        </w:rPr>
        <w:t>2 slots, etc.)</w:t>
      </w:r>
      <w:r>
        <w:rPr>
          <w:lang w:eastAsia="zh-TW"/>
        </w:rPr>
        <w:t>.</w:t>
      </w:r>
      <w:r w:rsidR="009233E2">
        <w:rPr>
          <w:lang w:eastAsia="zh-TW"/>
        </w:rPr>
        <w:t xml:space="preserve"> </w:t>
      </w:r>
    </w:p>
    <w:p w14:paraId="429F12F2" w14:textId="460BA61A" w:rsidR="00337C81" w:rsidRPr="00082E59" w:rsidRDefault="004A227A" w:rsidP="00337C81">
      <w:pPr>
        <w:spacing w:after="0"/>
        <w:jc w:val="both"/>
        <w:rPr>
          <w:b/>
          <w:lang w:eastAsia="zh-TW"/>
        </w:rPr>
      </w:pPr>
      <w:r w:rsidRPr="007745EE">
        <w:rPr>
          <w:b/>
          <w:lang w:eastAsia="zh-TW"/>
        </w:rPr>
        <w:t xml:space="preserve">Proposal </w:t>
      </w:r>
      <w:r w:rsidR="00487689">
        <w:rPr>
          <w:b/>
          <w:lang w:eastAsia="zh-TW"/>
        </w:rPr>
        <w:t>19</w:t>
      </w:r>
      <w:r w:rsidR="00082E59">
        <w:rPr>
          <w:b/>
          <w:lang w:eastAsia="zh-TW"/>
        </w:rPr>
        <w:t>: Mode-1 DCI includes a DCI</w:t>
      </w:r>
      <w:r>
        <w:rPr>
          <w:b/>
          <w:lang w:eastAsia="zh-TW"/>
        </w:rPr>
        <w:t xml:space="preserve">-to-PSSCH time offset field. </w:t>
      </w:r>
    </w:p>
    <w:p w14:paraId="569BDC1F" w14:textId="77777777" w:rsidR="00487689" w:rsidRDefault="00487689" w:rsidP="00487689">
      <w:pPr>
        <w:pStyle w:val="3GPPAgreements"/>
        <w:numPr>
          <w:ilvl w:val="0"/>
          <w:numId w:val="0"/>
        </w:numPr>
        <w:ind w:left="284" w:hanging="284"/>
        <w:rPr>
          <w:u w:val="single"/>
        </w:rPr>
      </w:pPr>
    </w:p>
    <w:p w14:paraId="3B50C706" w14:textId="24EA2B9D" w:rsidR="004A227A" w:rsidRPr="004A125F" w:rsidRDefault="004A125F" w:rsidP="004A125F">
      <w:pPr>
        <w:pStyle w:val="3GPPAgreements"/>
        <w:rPr>
          <w:u w:val="single"/>
        </w:rPr>
      </w:pPr>
      <w:r w:rsidRPr="004A125F">
        <w:rPr>
          <w:u w:val="single"/>
        </w:rPr>
        <w:t>C</w:t>
      </w:r>
      <w:r w:rsidR="004A227A" w:rsidRPr="004A125F">
        <w:rPr>
          <w:u w:val="single"/>
        </w:rPr>
        <w:t>onfigured grant activation ID</w:t>
      </w:r>
      <w:r w:rsidRPr="004A125F">
        <w:rPr>
          <w:u w:val="single"/>
        </w:rPr>
        <w:t xml:space="preserve"> in Type-2 CG activation/release</w:t>
      </w:r>
      <w:r>
        <w:rPr>
          <w:u w:val="single"/>
        </w:rPr>
        <w:t xml:space="preserve"> DCI</w:t>
      </w:r>
    </w:p>
    <w:p w14:paraId="27EF0FF9" w14:textId="201ADD08" w:rsidR="004A227A" w:rsidRDefault="004A227A" w:rsidP="00956BA0">
      <w:pPr>
        <w:jc w:val="both"/>
        <w:rPr>
          <w:lang w:eastAsia="zh-TW"/>
        </w:rPr>
      </w:pPr>
      <w:r>
        <w:rPr>
          <w:lang w:eastAsia="zh-TW"/>
        </w:rPr>
        <w:t>When DCI is used to activate/</w:t>
      </w:r>
      <w:r w:rsidR="007459D1">
        <w:rPr>
          <w:lang w:eastAsia="zh-TW"/>
        </w:rPr>
        <w:t>release</w:t>
      </w:r>
      <w:r>
        <w:rPr>
          <w:lang w:eastAsia="zh-TW"/>
        </w:rPr>
        <w:t xml:space="preserve"> </w:t>
      </w:r>
      <w:r w:rsidR="007459D1">
        <w:rPr>
          <w:lang w:eastAsia="zh-TW"/>
        </w:rPr>
        <w:t>SL configured grants,</w:t>
      </w:r>
      <w:r>
        <w:rPr>
          <w:lang w:eastAsia="zh-TW"/>
        </w:rPr>
        <w:t xml:space="preserve"> </w:t>
      </w:r>
      <w:r w:rsidR="007459D1">
        <w:rPr>
          <w:lang w:eastAsia="zh-TW"/>
        </w:rPr>
        <w:t xml:space="preserve">a DCI field should carry the </w:t>
      </w:r>
      <w:r>
        <w:rPr>
          <w:lang w:eastAsia="zh-TW"/>
        </w:rPr>
        <w:t xml:space="preserve">activation ID. Rel-16 eURLLC has already agreed for a similar approach in uplink and up to 12 configured grants can be activated dynamically. </w:t>
      </w:r>
      <w:r w:rsidR="00956BA0">
        <w:rPr>
          <w:lang w:eastAsia="zh-TW"/>
        </w:rPr>
        <w:t>For similar functionality, a 4-bit field can be included in DCI to support up to 12 configured grant activation IDs.</w:t>
      </w:r>
    </w:p>
    <w:p w14:paraId="19448C5D" w14:textId="77E2D002" w:rsidR="004A227A" w:rsidRPr="00A97B50" w:rsidRDefault="004A227A" w:rsidP="004A227A">
      <w:pPr>
        <w:spacing w:after="0"/>
        <w:jc w:val="both"/>
        <w:rPr>
          <w:b/>
          <w:lang w:eastAsia="zh-TW"/>
        </w:rPr>
      </w:pPr>
      <w:r w:rsidRPr="007745EE">
        <w:rPr>
          <w:b/>
          <w:lang w:eastAsia="zh-TW"/>
        </w:rPr>
        <w:t xml:space="preserve">Proposal </w:t>
      </w:r>
      <w:r>
        <w:rPr>
          <w:b/>
          <w:lang w:eastAsia="zh-TW"/>
        </w:rPr>
        <w:t>2</w:t>
      </w:r>
      <w:r w:rsidR="00487689">
        <w:rPr>
          <w:b/>
          <w:lang w:eastAsia="zh-TW"/>
        </w:rPr>
        <w:t>0</w:t>
      </w:r>
      <w:r>
        <w:rPr>
          <w:b/>
          <w:lang w:eastAsia="zh-TW"/>
        </w:rPr>
        <w:t xml:space="preserve">: </w:t>
      </w:r>
      <w:r w:rsidR="00524480">
        <w:rPr>
          <w:b/>
          <w:lang w:eastAsia="zh-TW"/>
        </w:rPr>
        <w:t>A</w:t>
      </w:r>
      <w:r>
        <w:rPr>
          <w:b/>
          <w:lang w:eastAsia="zh-TW"/>
        </w:rPr>
        <w:t xml:space="preserve"> 4-bit activation-ID field </w:t>
      </w:r>
      <w:r w:rsidR="00524480">
        <w:rPr>
          <w:b/>
          <w:lang w:eastAsia="zh-TW"/>
        </w:rPr>
        <w:t>is included in Type-2 configured grant activation/release DCI.</w:t>
      </w:r>
    </w:p>
    <w:p w14:paraId="75C99B82" w14:textId="77777777" w:rsidR="004A227A" w:rsidRDefault="004A227A" w:rsidP="004A227A">
      <w:pPr>
        <w:jc w:val="both"/>
        <w:rPr>
          <w:lang w:eastAsia="zh-TW"/>
        </w:rPr>
      </w:pPr>
    </w:p>
    <w:p w14:paraId="525FAE41" w14:textId="2D4B2052" w:rsidR="004A227A" w:rsidRPr="004A125F" w:rsidRDefault="00BF5337" w:rsidP="004A125F">
      <w:pPr>
        <w:pStyle w:val="3GPPAgreements"/>
        <w:rPr>
          <w:u w:val="single"/>
        </w:rPr>
      </w:pPr>
      <w:r>
        <w:rPr>
          <w:u w:val="single"/>
        </w:rPr>
        <w:t>Activation/release indicator</w:t>
      </w:r>
      <w:r w:rsidR="004A125F">
        <w:rPr>
          <w:u w:val="single"/>
        </w:rPr>
        <w:t xml:space="preserve"> for Type-2 </w:t>
      </w:r>
      <w:r>
        <w:rPr>
          <w:u w:val="single"/>
        </w:rPr>
        <w:t>configured grants</w:t>
      </w:r>
    </w:p>
    <w:p w14:paraId="3BACE056" w14:textId="493DDB9E" w:rsidR="004A227A" w:rsidRDefault="004D23A3" w:rsidP="004A227A">
      <w:pPr>
        <w:jc w:val="both"/>
        <w:rPr>
          <w:lang w:eastAsia="zh-TW"/>
        </w:rPr>
      </w:pPr>
      <w:r>
        <w:rPr>
          <w:lang w:eastAsia="zh-TW"/>
        </w:rPr>
        <w:t>E</w:t>
      </w:r>
      <w:r w:rsidR="004A227A">
        <w:rPr>
          <w:lang w:eastAsia="zh-TW"/>
        </w:rPr>
        <w:t xml:space="preserve">ither a separate field or an existing </w:t>
      </w:r>
      <w:r>
        <w:rPr>
          <w:lang w:eastAsia="zh-TW"/>
        </w:rPr>
        <w:t xml:space="preserve">one </w:t>
      </w:r>
      <w:r w:rsidR="004A227A">
        <w:rPr>
          <w:lang w:eastAsia="zh-TW"/>
        </w:rPr>
        <w:t xml:space="preserve">(e.g., frequency RA field) can be used to signal whether a SL Type-2 configured grant is activated or released. An explicit field is used </w:t>
      </w:r>
      <w:r>
        <w:rPr>
          <w:lang w:eastAsia="zh-TW"/>
        </w:rPr>
        <w:t xml:space="preserve">in LTE DCI-format-5A for SL </w:t>
      </w:r>
      <w:r w:rsidR="004A227A">
        <w:rPr>
          <w:lang w:eastAsia="zh-TW"/>
        </w:rPr>
        <w:t xml:space="preserve">SPS activation/release whereas existing </w:t>
      </w:r>
      <w:r>
        <w:rPr>
          <w:lang w:eastAsia="zh-TW"/>
        </w:rPr>
        <w:t xml:space="preserve">MCS and resource allocation </w:t>
      </w:r>
      <w:r w:rsidR="004A227A">
        <w:rPr>
          <w:lang w:eastAsia="zh-TW"/>
        </w:rPr>
        <w:t xml:space="preserve">fields are used </w:t>
      </w:r>
      <w:r>
        <w:rPr>
          <w:lang w:eastAsia="zh-TW"/>
        </w:rPr>
        <w:t xml:space="preserve">in NR for downlink SPS and uplink </w:t>
      </w:r>
      <w:r w:rsidR="004A227A">
        <w:rPr>
          <w:lang w:eastAsia="zh-TW"/>
        </w:rPr>
        <w:t xml:space="preserve">Type-2 CG activation/release. </w:t>
      </w:r>
    </w:p>
    <w:p w14:paraId="72270C38" w14:textId="2DC1EA7F" w:rsidR="004A227A" w:rsidRDefault="005B200A" w:rsidP="004A227A">
      <w:pPr>
        <w:jc w:val="both"/>
        <w:rPr>
          <w:lang w:eastAsia="zh-TW"/>
        </w:rPr>
      </w:pPr>
      <w:r>
        <w:rPr>
          <w:lang w:eastAsia="zh-TW"/>
        </w:rPr>
        <w:lastRenderedPageBreak/>
        <w:t xml:space="preserve">However, </w:t>
      </w:r>
      <w:r w:rsidR="004D23A3">
        <w:rPr>
          <w:lang w:eastAsia="zh-TW"/>
        </w:rPr>
        <w:t xml:space="preserve">NR </w:t>
      </w:r>
      <w:r w:rsidR="004A227A">
        <w:rPr>
          <w:lang w:eastAsia="zh-TW"/>
        </w:rPr>
        <w:t xml:space="preserve">DCI </w:t>
      </w:r>
      <w:r w:rsidR="004D23A3">
        <w:rPr>
          <w:lang w:eastAsia="zh-TW"/>
        </w:rPr>
        <w:t xml:space="preserve">scheduling PSSCH </w:t>
      </w:r>
      <w:r w:rsidR="000D26D5">
        <w:rPr>
          <w:lang w:eastAsia="zh-TW"/>
        </w:rPr>
        <w:t xml:space="preserve">does not need an explicit </w:t>
      </w:r>
      <w:r w:rsidR="004D23A3">
        <w:rPr>
          <w:lang w:eastAsia="zh-TW"/>
        </w:rPr>
        <w:t xml:space="preserve">MCS field, and the frequency resource </w:t>
      </w:r>
      <w:r w:rsidR="004A227A">
        <w:rPr>
          <w:lang w:eastAsia="zh-TW"/>
        </w:rPr>
        <w:t xml:space="preserve">allocation field may not </w:t>
      </w:r>
      <w:r w:rsidR="004D23A3">
        <w:rPr>
          <w:lang w:eastAsia="zh-TW"/>
        </w:rPr>
        <w:t>be able to accommodate/</w:t>
      </w:r>
      <w:r w:rsidR="004A227A">
        <w:rPr>
          <w:lang w:eastAsia="zh-TW"/>
        </w:rPr>
        <w:t>reserve any special values. Therefore, it is preferable to introduce a 1-bit field for activation/release indication.</w:t>
      </w:r>
    </w:p>
    <w:p w14:paraId="5F0CBD66" w14:textId="47016340" w:rsidR="004A227A" w:rsidRPr="00963E7C" w:rsidRDefault="004A227A" w:rsidP="004A227A">
      <w:pPr>
        <w:jc w:val="both"/>
        <w:rPr>
          <w:b/>
          <w:lang w:eastAsia="zh-TW"/>
        </w:rPr>
      </w:pPr>
      <w:r w:rsidRPr="007745EE">
        <w:rPr>
          <w:b/>
          <w:lang w:eastAsia="zh-TW"/>
        </w:rPr>
        <w:t xml:space="preserve">Proposal </w:t>
      </w:r>
      <w:r w:rsidR="002A7D83">
        <w:rPr>
          <w:b/>
          <w:lang w:eastAsia="zh-TW"/>
        </w:rPr>
        <w:t>21</w:t>
      </w:r>
      <w:r>
        <w:rPr>
          <w:b/>
          <w:lang w:eastAsia="zh-TW"/>
        </w:rPr>
        <w:t xml:space="preserve">: </w:t>
      </w:r>
      <w:r w:rsidR="001D0781">
        <w:rPr>
          <w:b/>
          <w:lang w:eastAsia="zh-TW"/>
        </w:rPr>
        <w:t>A</w:t>
      </w:r>
      <w:r>
        <w:rPr>
          <w:b/>
          <w:lang w:eastAsia="zh-TW"/>
        </w:rPr>
        <w:t xml:space="preserve"> 1-bi</w:t>
      </w:r>
      <w:r w:rsidR="001D0781">
        <w:rPr>
          <w:b/>
          <w:lang w:eastAsia="zh-TW"/>
        </w:rPr>
        <w:t xml:space="preserve">t activation/release indicator </w:t>
      </w:r>
      <w:r>
        <w:rPr>
          <w:b/>
          <w:lang w:eastAsia="zh-TW"/>
        </w:rPr>
        <w:t xml:space="preserve">field </w:t>
      </w:r>
      <w:r w:rsidR="001D0781">
        <w:rPr>
          <w:b/>
          <w:lang w:eastAsia="zh-TW"/>
        </w:rPr>
        <w:t xml:space="preserve">is used for Type-2 </w:t>
      </w:r>
      <w:r>
        <w:rPr>
          <w:b/>
          <w:lang w:eastAsia="zh-TW"/>
        </w:rPr>
        <w:t>configured grant activation/</w:t>
      </w:r>
      <w:r w:rsidR="001D0781">
        <w:rPr>
          <w:b/>
          <w:lang w:eastAsia="zh-TW"/>
        </w:rPr>
        <w:t>release.</w:t>
      </w:r>
    </w:p>
    <w:p w14:paraId="06CAD20B" w14:textId="77777777" w:rsidR="004A227A" w:rsidRDefault="004A227A" w:rsidP="004A227A">
      <w:pPr>
        <w:jc w:val="both"/>
        <w:rPr>
          <w:lang w:eastAsia="zh-TW"/>
        </w:rPr>
      </w:pPr>
    </w:p>
    <w:p w14:paraId="2B3DE2E7" w14:textId="59CF10E9" w:rsidR="00530BAD" w:rsidRDefault="004A227A" w:rsidP="00530BAD">
      <w:pPr>
        <w:pStyle w:val="Heading2"/>
        <w:rPr>
          <w:lang w:eastAsia="zh-TW"/>
        </w:rPr>
      </w:pPr>
      <w:r>
        <w:rPr>
          <w:lang w:eastAsia="zh-TW"/>
        </w:rPr>
        <w:t>SL resources on s</w:t>
      </w:r>
      <w:r w:rsidR="00F37E1A">
        <w:rPr>
          <w:lang w:eastAsia="zh-TW"/>
        </w:rPr>
        <w:t xml:space="preserve">hared </w:t>
      </w:r>
      <w:r w:rsidR="00530BAD">
        <w:rPr>
          <w:lang w:eastAsia="zh-TW"/>
        </w:rPr>
        <w:t>carrier</w:t>
      </w:r>
      <w:r>
        <w:rPr>
          <w:lang w:eastAsia="zh-TW"/>
        </w:rPr>
        <w:t>s</w:t>
      </w:r>
    </w:p>
    <w:p w14:paraId="40E7CB1D" w14:textId="6CFCEA3E" w:rsidR="00E3540B" w:rsidRPr="00BB336A" w:rsidRDefault="00BC464F" w:rsidP="00E3540B">
      <w:pPr>
        <w:pStyle w:val="Header"/>
        <w:tabs>
          <w:tab w:val="center" w:pos="4536"/>
          <w:tab w:val="right" w:pos="8280"/>
          <w:tab w:val="left" w:pos="9498"/>
          <w:tab w:val="right" w:pos="9781"/>
        </w:tabs>
        <w:spacing w:after="120"/>
        <w:ind w:right="-57"/>
        <w:jc w:val="both"/>
        <w:rPr>
          <w:rFonts w:ascii="Times New Roman" w:hAnsi="Times New Roman"/>
          <w:b w:val="0"/>
          <w:i/>
          <w:sz w:val="20"/>
          <w:lang w:val="en-US" w:eastAsia="zh-TW"/>
        </w:rPr>
      </w:pPr>
      <w:r>
        <w:rPr>
          <w:rFonts w:ascii="Times New Roman" w:hAnsi="Times New Roman"/>
          <w:b w:val="0"/>
          <w:bCs/>
          <w:sz w:val="20"/>
          <w:lang w:val="en-US" w:eastAsia="zh-TW"/>
        </w:rPr>
        <w:t>NR s</w:t>
      </w:r>
      <w:r w:rsidR="00E3540B">
        <w:rPr>
          <w:rFonts w:ascii="Times New Roman" w:hAnsi="Times New Roman"/>
          <w:b w:val="0"/>
          <w:bCs/>
          <w:sz w:val="20"/>
          <w:lang w:val="en-US" w:eastAsia="zh-TW"/>
        </w:rPr>
        <w:t xml:space="preserve">idelink </w:t>
      </w:r>
      <w:r w:rsidR="00E3540B" w:rsidRPr="00BB336A">
        <w:rPr>
          <w:rFonts w:ascii="Times New Roman" w:hAnsi="Times New Roman"/>
          <w:b w:val="0"/>
          <w:bCs/>
          <w:sz w:val="20"/>
          <w:lang w:val="en-US" w:eastAsia="zh-TW"/>
        </w:rPr>
        <w:t xml:space="preserve">be </w:t>
      </w:r>
      <w:r w:rsidR="00E3540B">
        <w:rPr>
          <w:rFonts w:ascii="Times New Roman" w:hAnsi="Times New Roman"/>
          <w:b w:val="0"/>
          <w:bCs/>
          <w:sz w:val="20"/>
          <w:lang w:val="en-US" w:eastAsia="zh-TW"/>
        </w:rPr>
        <w:t xml:space="preserve">configured </w:t>
      </w:r>
      <w:r w:rsidR="00E3540B" w:rsidRPr="00BB336A">
        <w:rPr>
          <w:rFonts w:ascii="Times New Roman" w:hAnsi="Times New Roman"/>
          <w:b w:val="0"/>
          <w:bCs/>
          <w:sz w:val="20"/>
          <w:lang w:val="en-US" w:eastAsia="zh-TW"/>
        </w:rPr>
        <w:t xml:space="preserve">on a </w:t>
      </w:r>
      <w:r w:rsidR="00E3540B">
        <w:rPr>
          <w:rFonts w:ascii="Times New Roman" w:hAnsi="Times New Roman"/>
          <w:b w:val="0"/>
          <w:bCs/>
          <w:sz w:val="20"/>
          <w:lang w:val="en-US" w:eastAsia="zh-TW"/>
        </w:rPr>
        <w:t xml:space="preserve">separate </w:t>
      </w:r>
      <w:r>
        <w:rPr>
          <w:rFonts w:ascii="Times New Roman" w:hAnsi="Times New Roman"/>
          <w:b w:val="0"/>
          <w:bCs/>
          <w:sz w:val="20"/>
          <w:lang w:val="en-US" w:eastAsia="zh-TW"/>
        </w:rPr>
        <w:t xml:space="preserve">band (e.g., 5.9 GHz ITS), </w:t>
      </w:r>
      <w:r w:rsidR="00E3540B" w:rsidRPr="00BB336A">
        <w:rPr>
          <w:rFonts w:ascii="Times New Roman" w:hAnsi="Times New Roman"/>
          <w:b w:val="0"/>
          <w:bCs/>
          <w:sz w:val="20"/>
          <w:lang w:val="en-US" w:eastAsia="zh-TW"/>
        </w:rPr>
        <w:t xml:space="preserve">or on </w:t>
      </w:r>
      <w:r>
        <w:rPr>
          <w:rFonts w:ascii="Times New Roman" w:hAnsi="Times New Roman"/>
          <w:b w:val="0"/>
          <w:bCs/>
          <w:sz w:val="20"/>
          <w:lang w:val="en-US" w:eastAsia="zh-TW"/>
        </w:rPr>
        <w:t xml:space="preserve">a </w:t>
      </w:r>
      <w:r w:rsidR="00E3540B" w:rsidRPr="00BB336A">
        <w:rPr>
          <w:rFonts w:ascii="Times New Roman" w:hAnsi="Times New Roman"/>
          <w:b w:val="0"/>
          <w:bCs/>
          <w:sz w:val="20"/>
          <w:lang w:val="en-US" w:eastAsia="zh-TW"/>
        </w:rPr>
        <w:t xml:space="preserve">licensed band shared with </w:t>
      </w:r>
      <w:r w:rsidR="00E3540B">
        <w:rPr>
          <w:rFonts w:ascii="Times New Roman" w:hAnsi="Times New Roman"/>
          <w:b w:val="0"/>
          <w:bCs/>
          <w:sz w:val="20"/>
          <w:lang w:val="en-US" w:eastAsia="zh-TW"/>
        </w:rPr>
        <w:t>NR-Uu</w:t>
      </w:r>
      <w:r w:rsidR="00E3540B" w:rsidRPr="00BB336A">
        <w:rPr>
          <w:rFonts w:ascii="Times New Roman" w:hAnsi="Times New Roman"/>
          <w:b w:val="0"/>
          <w:bCs/>
          <w:sz w:val="20"/>
          <w:lang w:val="en-US" w:eastAsia="zh-TW"/>
        </w:rPr>
        <w:t xml:space="preserve">. </w:t>
      </w:r>
      <w:r w:rsidR="003A4359">
        <w:rPr>
          <w:rFonts w:ascii="Times New Roman" w:hAnsi="Times New Roman"/>
          <w:b w:val="0"/>
          <w:bCs/>
          <w:sz w:val="20"/>
          <w:lang w:val="en-US" w:eastAsia="zh-TW"/>
        </w:rPr>
        <w:t>Configuring shared resources between</w:t>
      </w:r>
      <w:r w:rsidR="00E3540B">
        <w:rPr>
          <w:rFonts w:ascii="Times New Roman" w:hAnsi="Times New Roman"/>
          <w:b w:val="0"/>
          <w:bCs/>
          <w:sz w:val="20"/>
          <w:lang w:val="en-US" w:eastAsia="zh-TW"/>
        </w:rPr>
        <w:t xml:space="preserve"> NR</w:t>
      </w:r>
      <w:r w:rsidR="003A4359">
        <w:rPr>
          <w:rFonts w:ascii="Times New Roman" w:hAnsi="Times New Roman"/>
          <w:b w:val="0"/>
          <w:bCs/>
          <w:sz w:val="20"/>
          <w:lang w:val="en-US" w:eastAsia="zh-TW"/>
        </w:rPr>
        <w:t xml:space="preserve"> </w:t>
      </w:r>
      <w:r w:rsidR="00E3540B">
        <w:rPr>
          <w:rFonts w:ascii="Times New Roman" w:hAnsi="Times New Roman"/>
          <w:b w:val="0"/>
          <w:bCs/>
          <w:sz w:val="20"/>
          <w:lang w:val="en-US" w:eastAsia="zh-TW"/>
        </w:rPr>
        <w:t xml:space="preserve">downlink </w:t>
      </w:r>
      <w:r w:rsidR="003A4359">
        <w:rPr>
          <w:rFonts w:ascii="Times New Roman" w:hAnsi="Times New Roman"/>
          <w:b w:val="0"/>
          <w:bCs/>
          <w:sz w:val="20"/>
          <w:lang w:val="en-US" w:eastAsia="zh-TW"/>
        </w:rPr>
        <w:t xml:space="preserve">and </w:t>
      </w:r>
      <w:r w:rsidR="00E3540B">
        <w:rPr>
          <w:rFonts w:ascii="Times New Roman" w:hAnsi="Times New Roman"/>
          <w:b w:val="0"/>
          <w:bCs/>
          <w:sz w:val="20"/>
          <w:lang w:val="en-US" w:eastAsia="zh-TW"/>
        </w:rPr>
        <w:t xml:space="preserve">sidelink would </w:t>
      </w:r>
      <w:r w:rsidR="003A4359">
        <w:rPr>
          <w:rFonts w:ascii="Times New Roman" w:hAnsi="Times New Roman"/>
          <w:b w:val="0"/>
          <w:bCs/>
          <w:sz w:val="20"/>
          <w:lang w:val="en-US" w:eastAsia="zh-TW"/>
        </w:rPr>
        <w:t xml:space="preserve">significantly </w:t>
      </w:r>
      <w:r w:rsidR="00E3540B">
        <w:rPr>
          <w:rFonts w:ascii="Times New Roman" w:hAnsi="Times New Roman"/>
          <w:b w:val="0"/>
          <w:bCs/>
          <w:sz w:val="20"/>
          <w:lang w:val="en-US" w:eastAsia="zh-TW"/>
        </w:rPr>
        <w:t xml:space="preserve">increase interference </w:t>
      </w:r>
      <w:r w:rsidR="003A4359">
        <w:rPr>
          <w:rFonts w:ascii="Times New Roman" w:hAnsi="Times New Roman"/>
          <w:b w:val="0"/>
          <w:bCs/>
          <w:sz w:val="20"/>
          <w:lang w:val="en-US" w:eastAsia="zh-TW"/>
        </w:rPr>
        <w:t xml:space="preserve">management </w:t>
      </w:r>
      <w:r w:rsidR="00E3540B">
        <w:rPr>
          <w:rFonts w:ascii="Times New Roman" w:hAnsi="Times New Roman"/>
          <w:b w:val="0"/>
          <w:bCs/>
          <w:sz w:val="20"/>
          <w:lang w:val="en-US" w:eastAsia="zh-TW"/>
        </w:rPr>
        <w:t xml:space="preserve">complexity at UE </w:t>
      </w:r>
      <w:r w:rsidR="003A4359">
        <w:rPr>
          <w:rFonts w:ascii="Times New Roman" w:hAnsi="Times New Roman"/>
          <w:b w:val="0"/>
          <w:bCs/>
          <w:sz w:val="20"/>
          <w:lang w:val="en-US" w:eastAsia="zh-TW"/>
        </w:rPr>
        <w:t xml:space="preserve">receiver </w:t>
      </w:r>
      <w:r w:rsidR="00E3540B">
        <w:rPr>
          <w:rFonts w:ascii="Times New Roman" w:hAnsi="Times New Roman"/>
          <w:b w:val="0"/>
          <w:bCs/>
          <w:sz w:val="20"/>
          <w:lang w:val="en-US" w:eastAsia="zh-TW"/>
        </w:rPr>
        <w:t xml:space="preserve">since </w:t>
      </w:r>
      <w:r w:rsidR="003A4359">
        <w:rPr>
          <w:rFonts w:ascii="Times New Roman" w:hAnsi="Times New Roman"/>
          <w:b w:val="0"/>
          <w:bCs/>
          <w:sz w:val="20"/>
          <w:lang w:val="en-US" w:eastAsia="zh-TW"/>
        </w:rPr>
        <w:t xml:space="preserve">it would be too challenging to detect and successfully decode </w:t>
      </w:r>
      <w:r w:rsidR="00E3540B">
        <w:rPr>
          <w:rFonts w:ascii="Times New Roman" w:hAnsi="Times New Roman"/>
          <w:b w:val="0"/>
          <w:bCs/>
          <w:sz w:val="20"/>
          <w:lang w:val="en-US" w:eastAsia="zh-TW"/>
        </w:rPr>
        <w:t>in downlink and sidelink</w:t>
      </w:r>
      <w:r w:rsidR="003A4359">
        <w:rPr>
          <w:rFonts w:ascii="Times New Roman" w:hAnsi="Times New Roman"/>
          <w:b w:val="0"/>
          <w:bCs/>
          <w:sz w:val="20"/>
          <w:lang w:val="en-US" w:eastAsia="zh-TW"/>
        </w:rPr>
        <w:t xml:space="preserve"> simultaneously</w:t>
      </w:r>
      <w:r w:rsidR="00E3540B">
        <w:rPr>
          <w:rFonts w:ascii="Times New Roman" w:hAnsi="Times New Roman"/>
          <w:b w:val="0"/>
          <w:bCs/>
          <w:sz w:val="20"/>
          <w:lang w:val="en-US" w:eastAsia="zh-TW"/>
        </w:rPr>
        <w:t xml:space="preserve">. </w:t>
      </w:r>
    </w:p>
    <w:p w14:paraId="1767FFA7" w14:textId="193EF633" w:rsidR="00E3540B" w:rsidRPr="008B0BC0" w:rsidRDefault="002F3F7F" w:rsidP="00E3540B">
      <w:pPr>
        <w:jc w:val="both"/>
        <w:rPr>
          <w:lang w:eastAsia="zh-TW"/>
        </w:rPr>
      </w:pPr>
      <w:r>
        <w:rPr>
          <w:b/>
          <w:lang w:eastAsia="zh-TW"/>
        </w:rPr>
        <w:t>Observation 5</w:t>
      </w:r>
      <w:r w:rsidR="00E3540B" w:rsidRPr="00BB336A">
        <w:rPr>
          <w:b/>
          <w:lang w:eastAsia="zh-TW"/>
        </w:rPr>
        <w:t>:</w:t>
      </w:r>
      <w:r w:rsidR="00E3540B">
        <w:rPr>
          <w:b/>
          <w:lang w:eastAsia="zh-TW"/>
        </w:rPr>
        <w:t xml:space="preserve"> </w:t>
      </w:r>
      <w:r w:rsidR="00E3540B">
        <w:rPr>
          <w:i/>
          <w:lang w:eastAsia="zh-TW"/>
        </w:rPr>
        <w:t xml:space="preserve">Shared resources between NR </w:t>
      </w:r>
      <w:r w:rsidR="007761AE">
        <w:rPr>
          <w:i/>
          <w:lang w:eastAsia="zh-TW"/>
        </w:rPr>
        <w:t>DL</w:t>
      </w:r>
      <w:r w:rsidR="00E3540B">
        <w:rPr>
          <w:i/>
          <w:lang w:eastAsia="zh-TW"/>
        </w:rPr>
        <w:t xml:space="preserve"> and </w:t>
      </w:r>
      <w:r w:rsidR="007761AE">
        <w:rPr>
          <w:i/>
          <w:lang w:eastAsia="zh-TW"/>
        </w:rPr>
        <w:t xml:space="preserve">SL </w:t>
      </w:r>
      <w:r w:rsidR="00E3540B">
        <w:rPr>
          <w:i/>
          <w:lang w:eastAsia="zh-TW"/>
        </w:rPr>
        <w:t>would cause severe interference and detection issues at UE.</w:t>
      </w:r>
    </w:p>
    <w:p w14:paraId="2490B2B2" w14:textId="0531709B" w:rsidR="003A4359" w:rsidRDefault="00E3540B" w:rsidP="00E3540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If</w:t>
      </w:r>
      <w:r w:rsidRPr="00BB336A">
        <w:rPr>
          <w:rFonts w:ascii="Times New Roman" w:hAnsi="Times New Roman"/>
          <w:b w:val="0"/>
          <w:bCs/>
          <w:sz w:val="20"/>
          <w:lang w:val="en-US" w:eastAsia="zh-TW"/>
        </w:rPr>
        <w:t xml:space="preserve"> </w:t>
      </w:r>
      <w:r>
        <w:rPr>
          <w:rFonts w:ascii="Times New Roman" w:hAnsi="Times New Roman"/>
          <w:b w:val="0"/>
          <w:bCs/>
          <w:sz w:val="20"/>
          <w:lang w:val="en-US" w:eastAsia="zh-TW"/>
        </w:rPr>
        <w:t xml:space="preserve">only NR </w:t>
      </w:r>
      <w:r w:rsidRPr="00BB336A">
        <w:rPr>
          <w:rFonts w:ascii="Times New Roman" w:hAnsi="Times New Roman"/>
          <w:b w:val="0"/>
          <w:bCs/>
          <w:sz w:val="20"/>
          <w:lang w:val="en-US" w:eastAsia="zh-TW"/>
        </w:rPr>
        <w:t xml:space="preserve">uplink </w:t>
      </w:r>
      <w:r>
        <w:rPr>
          <w:rFonts w:ascii="Times New Roman" w:hAnsi="Times New Roman"/>
          <w:b w:val="0"/>
          <w:bCs/>
          <w:sz w:val="20"/>
          <w:lang w:val="en-US" w:eastAsia="zh-TW"/>
        </w:rPr>
        <w:t xml:space="preserve">resources are </w:t>
      </w:r>
      <w:r w:rsidRPr="00BB336A">
        <w:rPr>
          <w:rFonts w:ascii="Times New Roman" w:hAnsi="Times New Roman"/>
          <w:b w:val="0"/>
          <w:bCs/>
          <w:sz w:val="20"/>
          <w:lang w:val="en-US" w:eastAsia="zh-TW"/>
        </w:rPr>
        <w:t xml:space="preserve">shared with sidelink, interference management at gNB can be handled more easily since </w:t>
      </w:r>
      <w:r w:rsidR="003A4359">
        <w:rPr>
          <w:rFonts w:ascii="Times New Roman" w:hAnsi="Times New Roman"/>
          <w:b w:val="0"/>
          <w:bCs/>
          <w:sz w:val="20"/>
          <w:lang w:val="en-US" w:eastAsia="zh-TW"/>
        </w:rPr>
        <w:t xml:space="preserve">both UL and SL resource allocation </w:t>
      </w:r>
      <w:r w:rsidRPr="00BB336A">
        <w:rPr>
          <w:rFonts w:ascii="Times New Roman" w:hAnsi="Times New Roman"/>
          <w:b w:val="0"/>
          <w:bCs/>
          <w:sz w:val="20"/>
          <w:lang w:val="en-US" w:eastAsia="zh-TW"/>
        </w:rPr>
        <w:t xml:space="preserve">decisions are made by gNB </w:t>
      </w:r>
      <w:r w:rsidR="003A4359">
        <w:rPr>
          <w:rFonts w:ascii="Times New Roman" w:hAnsi="Times New Roman"/>
          <w:b w:val="0"/>
          <w:bCs/>
          <w:sz w:val="20"/>
          <w:lang w:val="en-US" w:eastAsia="zh-TW"/>
        </w:rPr>
        <w:t xml:space="preserve">itself </w:t>
      </w:r>
      <w:r w:rsidRPr="00BB336A">
        <w:rPr>
          <w:rFonts w:ascii="Times New Roman" w:hAnsi="Times New Roman"/>
          <w:b w:val="0"/>
          <w:bCs/>
          <w:sz w:val="20"/>
          <w:lang w:val="en-US" w:eastAsia="zh-TW"/>
        </w:rPr>
        <w:t xml:space="preserve">when </w:t>
      </w:r>
      <w:r>
        <w:rPr>
          <w:rFonts w:ascii="Times New Roman" w:hAnsi="Times New Roman"/>
          <w:b w:val="0"/>
          <w:bCs/>
          <w:sz w:val="20"/>
          <w:lang w:val="en-US" w:eastAsia="zh-TW"/>
        </w:rPr>
        <w:t xml:space="preserve">in-coverage </w:t>
      </w:r>
      <w:r w:rsidRPr="00BB336A">
        <w:rPr>
          <w:rFonts w:ascii="Times New Roman" w:hAnsi="Times New Roman"/>
          <w:b w:val="0"/>
          <w:bCs/>
          <w:sz w:val="20"/>
          <w:lang w:val="en-US" w:eastAsia="zh-TW"/>
        </w:rPr>
        <w:t>UE</w:t>
      </w:r>
      <w:r w:rsidR="003A4359">
        <w:rPr>
          <w:rFonts w:ascii="Times New Roman" w:hAnsi="Times New Roman"/>
          <w:b w:val="0"/>
          <w:bCs/>
          <w:sz w:val="20"/>
          <w:lang w:val="en-US" w:eastAsia="zh-TW"/>
        </w:rPr>
        <w:t>s operate in M</w:t>
      </w:r>
      <w:r>
        <w:rPr>
          <w:rFonts w:ascii="Times New Roman" w:hAnsi="Times New Roman"/>
          <w:b w:val="0"/>
          <w:bCs/>
          <w:sz w:val="20"/>
          <w:lang w:val="en-US" w:eastAsia="zh-TW"/>
        </w:rPr>
        <w:t>ode-1</w:t>
      </w:r>
      <w:r w:rsidRPr="00BB336A">
        <w:rPr>
          <w:rFonts w:ascii="Times New Roman" w:hAnsi="Times New Roman"/>
          <w:b w:val="0"/>
          <w:bCs/>
          <w:sz w:val="20"/>
          <w:lang w:val="en-US" w:eastAsia="zh-TW"/>
        </w:rPr>
        <w:t xml:space="preserve">. </w:t>
      </w:r>
      <w:r>
        <w:rPr>
          <w:rFonts w:ascii="Times New Roman" w:hAnsi="Times New Roman"/>
          <w:b w:val="0"/>
          <w:bCs/>
          <w:sz w:val="20"/>
          <w:lang w:val="en-US" w:eastAsia="zh-TW"/>
        </w:rPr>
        <w:t xml:space="preserve">Hence, only uplink resources should be used in sidelink when same carrier is shared between NR Uu and NR SL. </w:t>
      </w:r>
      <w:r w:rsidR="003A4359">
        <w:rPr>
          <w:rFonts w:ascii="Times New Roman" w:hAnsi="Times New Roman"/>
          <w:b w:val="0"/>
          <w:bCs/>
          <w:sz w:val="20"/>
          <w:lang w:val="en-US" w:eastAsia="zh-TW"/>
        </w:rPr>
        <w:t>Due to similar UE interference management issues</w:t>
      </w:r>
      <w:r>
        <w:rPr>
          <w:rFonts w:ascii="Times New Roman" w:hAnsi="Times New Roman"/>
          <w:b w:val="0"/>
          <w:bCs/>
          <w:sz w:val="20"/>
          <w:lang w:val="en-US" w:eastAsia="zh-TW"/>
        </w:rPr>
        <w:t xml:space="preserve">, flexible (X) symbols in TDD mode should not be </w:t>
      </w:r>
      <w:r w:rsidR="003A4359">
        <w:rPr>
          <w:rFonts w:ascii="Times New Roman" w:hAnsi="Times New Roman"/>
          <w:b w:val="0"/>
          <w:bCs/>
          <w:sz w:val="20"/>
          <w:lang w:val="en-US" w:eastAsia="zh-TW"/>
        </w:rPr>
        <w:t xml:space="preserve">shared with </w:t>
      </w:r>
      <w:r>
        <w:rPr>
          <w:rFonts w:ascii="Times New Roman" w:hAnsi="Times New Roman"/>
          <w:b w:val="0"/>
          <w:bCs/>
          <w:sz w:val="20"/>
          <w:lang w:val="en-US" w:eastAsia="zh-TW"/>
        </w:rPr>
        <w:t xml:space="preserve">sidelink. </w:t>
      </w:r>
    </w:p>
    <w:p w14:paraId="7BDCFDF0" w14:textId="54B996D1" w:rsidR="003A4359" w:rsidRDefault="003A4359" w:rsidP="00E3540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In TDD, only uplink symbols indicated by cell-specific SIB configuration should be allowed in V2X shares spectrum. In NR, gNB can reconfigure SFI by DCI or RRC signaling; however, some V2X UE cannot retrieve such reconfiguration signalling. Therefore, different V2X-UEs in the vicinity of each other could leak severe interference through sidelink toward other UEs that are receiving downlink transmission. </w:t>
      </w:r>
    </w:p>
    <w:p w14:paraId="0BC758E0" w14:textId="455C2AA6" w:rsidR="00E3540B" w:rsidRPr="00BB336A" w:rsidRDefault="00E3540B" w:rsidP="00E3540B">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BB336A">
        <w:rPr>
          <w:rFonts w:ascii="Times New Roman" w:hAnsi="Times New Roman"/>
          <w:b w:val="0"/>
          <w:bCs/>
          <w:sz w:val="20"/>
          <w:lang w:val="en-US" w:eastAsia="zh-TW"/>
        </w:rPr>
        <w:t>We</w:t>
      </w:r>
      <w:r>
        <w:rPr>
          <w:rFonts w:ascii="Times New Roman" w:hAnsi="Times New Roman"/>
          <w:b w:val="0"/>
          <w:bCs/>
          <w:sz w:val="20"/>
          <w:lang w:val="en-US" w:eastAsia="zh-TW"/>
        </w:rPr>
        <w:t xml:space="preserve"> have the following proposal.</w:t>
      </w:r>
    </w:p>
    <w:p w14:paraId="04E7DDAE" w14:textId="67B58859" w:rsidR="00530BAD" w:rsidRDefault="002A7D83" w:rsidP="0069516B">
      <w:pPr>
        <w:jc w:val="both"/>
        <w:rPr>
          <w:b/>
          <w:lang w:eastAsia="ko-KR"/>
        </w:rPr>
      </w:pPr>
      <w:r>
        <w:rPr>
          <w:b/>
          <w:lang w:eastAsia="zh-TW"/>
        </w:rPr>
        <w:t>Proposal 22</w:t>
      </w:r>
      <w:r w:rsidR="00E3540B" w:rsidRPr="00BB336A">
        <w:rPr>
          <w:b/>
          <w:lang w:eastAsia="ko-KR"/>
        </w:rPr>
        <w:t xml:space="preserve">: </w:t>
      </w:r>
      <w:r w:rsidR="00E3540B">
        <w:rPr>
          <w:b/>
          <w:lang w:eastAsia="ko-KR"/>
        </w:rPr>
        <w:t xml:space="preserve">Only </w:t>
      </w:r>
      <w:r w:rsidR="00BC464F">
        <w:rPr>
          <w:b/>
          <w:lang w:eastAsia="ko-KR"/>
        </w:rPr>
        <w:t xml:space="preserve">UL </w:t>
      </w:r>
      <w:r w:rsidR="00E3540B">
        <w:rPr>
          <w:b/>
          <w:lang w:eastAsia="ko-KR"/>
        </w:rPr>
        <w:t xml:space="preserve">resources </w:t>
      </w:r>
      <w:r w:rsidR="00BC464F">
        <w:rPr>
          <w:b/>
          <w:lang w:eastAsia="ko-KR"/>
        </w:rPr>
        <w:t xml:space="preserve">are </w:t>
      </w:r>
      <w:r w:rsidR="003A4359">
        <w:rPr>
          <w:b/>
          <w:lang w:eastAsia="ko-KR"/>
        </w:rPr>
        <w:t xml:space="preserve">shared with </w:t>
      </w:r>
      <w:r w:rsidR="00BC464F">
        <w:rPr>
          <w:b/>
          <w:lang w:eastAsia="ko-KR"/>
        </w:rPr>
        <w:t>SL</w:t>
      </w:r>
      <w:r w:rsidR="00E3540B" w:rsidRPr="00BB336A">
        <w:rPr>
          <w:b/>
          <w:lang w:eastAsia="ko-KR"/>
        </w:rPr>
        <w:t>.</w:t>
      </w:r>
      <w:r w:rsidR="003A4359">
        <w:rPr>
          <w:b/>
          <w:lang w:eastAsia="ko-KR"/>
        </w:rPr>
        <w:t xml:space="preserve"> In TDD, only </w:t>
      </w:r>
      <w:r w:rsidR="00BC464F">
        <w:rPr>
          <w:b/>
          <w:lang w:eastAsia="ko-KR"/>
        </w:rPr>
        <w:t xml:space="preserve">UL </w:t>
      </w:r>
      <w:r w:rsidR="003A4359">
        <w:rPr>
          <w:b/>
          <w:lang w:eastAsia="ko-KR"/>
        </w:rPr>
        <w:t xml:space="preserve">symbols </w:t>
      </w:r>
      <w:r w:rsidR="00BC464F">
        <w:rPr>
          <w:b/>
          <w:lang w:eastAsia="ko-KR"/>
        </w:rPr>
        <w:t xml:space="preserve">configured in </w:t>
      </w:r>
      <w:r w:rsidR="003A4359">
        <w:rPr>
          <w:b/>
          <w:lang w:eastAsia="ko-KR"/>
        </w:rPr>
        <w:t>cell-specific SIB message</w:t>
      </w:r>
      <w:r w:rsidR="00BC464F">
        <w:rPr>
          <w:b/>
          <w:lang w:eastAsia="ko-KR"/>
        </w:rPr>
        <w:t>s</w:t>
      </w:r>
      <w:r w:rsidR="003A4359">
        <w:rPr>
          <w:b/>
          <w:lang w:eastAsia="ko-KR"/>
        </w:rPr>
        <w:t xml:space="preserve"> are allowed in NR V2X shared spectrum.</w:t>
      </w:r>
    </w:p>
    <w:p w14:paraId="3DB32CCF" w14:textId="77777777" w:rsidR="00BC464F" w:rsidRPr="00BB2398" w:rsidRDefault="00BC464F" w:rsidP="0069516B">
      <w:pPr>
        <w:jc w:val="both"/>
        <w:rPr>
          <w:b/>
          <w:lang w:eastAsia="ko-KR"/>
        </w:rPr>
      </w:pPr>
    </w:p>
    <w:p w14:paraId="4D499158" w14:textId="651B1664" w:rsidR="00196F65" w:rsidRDefault="00196F65" w:rsidP="00196F65">
      <w:pPr>
        <w:pStyle w:val="Heading2"/>
        <w:rPr>
          <w:lang w:eastAsia="zh-TW"/>
        </w:rPr>
      </w:pPr>
      <w:r>
        <w:rPr>
          <w:lang w:eastAsia="zh-TW"/>
        </w:rPr>
        <w:t>UE a</w:t>
      </w:r>
      <w:r w:rsidR="001F0A44">
        <w:rPr>
          <w:lang w:eastAsia="zh-TW"/>
        </w:rPr>
        <w:t xml:space="preserve">ssistance </w:t>
      </w:r>
      <w:r w:rsidR="00CF0935">
        <w:rPr>
          <w:lang w:eastAsia="zh-TW"/>
        </w:rPr>
        <w:t>reports</w:t>
      </w:r>
    </w:p>
    <w:p w14:paraId="5DE633C7" w14:textId="7FCEE0BA" w:rsidR="00E3540B" w:rsidRDefault="00E3540B" w:rsidP="00E3540B">
      <w:pPr>
        <w:jc w:val="both"/>
        <w:rPr>
          <w:bCs/>
          <w:lang w:eastAsia="zh-TW"/>
        </w:rPr>
      </w:pPr>
      <w:r>
        <w:rPr>
          <w:bCs/>
          <w:lang w:eastAsia="zh-TW"/>
        </w:rPr>
        <w:t xml:space="preserve">An LTE V2X UE can be configured to report information to assist network scheduling </w:t>
      </w:r>
      <w:r w:rsidRPr="00BB336A">
        <w:rPr>
          <w:bCs/>
          <w:lang w:eastAsia="zh-TW"/>
        </w:rPr>
        <w:t xml:space="preserve">via </w:t>
      </w:r>
      <w:r w:rsidRPr="00694E39">
        <w:rPr>
          <w:bCs/>
          <w:i/>
          <w:lang w:eastAsia="zh-TW"/>
        </w:rPr>
        <w:t>UEAssi</w:t>
      </w:r>
      <w:r>
        <w:rPr>
          <w:bCs/>
          <w:i/>
          <w:lang w:eastAsia="zh-TW"/>
        </w:rPr>
        <w:t>s</w:t>
      </w:r>
      <w:r w:rsidRPr="00694E39">
        <w:rPr>
          <w:bCs/>
          <w:i/>
          <w:lang w:eastAsia="zh-TW"/>
        </w:rPr>
        <w:t>tanceInformation</w:t>
      </w:r>
      <w:r>
        <w:rPr>
          <w:bCs/>
          <w:lang w:eastAsia="zh-TW"/>
        </w:rPr>
        <w:t xml:space="preserve"> and </w:t>
      </w:r>
      <w:r w:rsidRPr="00DA7320">
        <w:rPr>
          <w:bCs/>
          <w:i/>
          <w:lang w:eastAsia="zh-TW"/>
        </w:rPr>
        <w:t>SidelinkUEinformation</w:t>
      </w:r>
      <w:r w:rsidRPr="00BB336A">
        <w:rPr>
          <w:bCs/>
          <w:lang w:eastAsia="zh-TW"/>
        </w:rPr>
        <w:t xml:space="preserve"> </w:t>
      </w:r>
      <w:r>
        <w:rPr>
          <w:bCs/>
          <w:lang w:eastAsia="zh-TW"/>
        </w:rPr>
        <w:t xml:space="preserve">higher layer messages. LTE V2X also supports event-triggered measurement reporting of CBR and sensing information on </w:t>
      </w:r>
      <w:r w:rsidR="00605E5C">
        <w:rPr>
          <w:bCs/>
          <w:lang w:eastAsia="zh-TW"/>
        </w:rPr>
        <w:t>SL</w:t>
      </w:r>
      <w:r>
        <w:rPr>
          <w:bCs/>
          <w:lang w:eastAsia="zh-TW"/>
        </w:rPr>
        <w:t xml:space="preserve"> resource pools. </w:t>
      </w:r>
    </w:p>
    <w:p w14:paraId="635D4D35" w14:textId="58313349" w:rsidR="00E3540B" w:rsidRDefault="00605E5C" w:rsidP="00E3540B">
      <w:pPr>
        <w:jc w:val="both"/>
        <w:rPr>
          <w:lang w:eastAsia="ko-KR"/>
        </w:rPr>
      </w:pPr>
      <w:r>
        <w:rPr>
          <w:lang w:val="en-GB"/>
        </w:rPr>
        <w:t>LTE V2X t</w:t>
      </w:r>
      <w:r w:rsidR="00E3540B">
        <w:rPr>
          <w:lang w:val="en-GB"/>
        </w:rPr>
        <w:t xml:space="preserve">raffic pattern information content </w:t>
      </w:r>
      <w:r w:rsidR="00E3540B">
        <w:rPr>
          <w:lang w:eastAsia="ko-KR"/>
        </w:rPr>
        <w:t>include</w:t>
      </w:r>
      <w:r>
        <w:rPr>
          <w:lang w:eastAsia="ko-KR"/>
        </w:rPr>
        <w:t>s</w:t>
      </w:r>
      <w:r w:rsidR="00E3540B">
        <w:rPr>
          <w:lang w:eastAsia="ko-KR"/>
        </w:rPr>
        <w:t>:</w:t>
      </w:r>
    </w:p>
    <w:p w14:paraId="0D67C405" w14:textId="77777777" w:rsidR="00E3540B" w:rsidRPr="00E874AA" w:rsidRDefault="00E3540B" w:rsidP="00E3540B">
      <w:pPr>
        <w:pStyle w:val="ListParagraph"/>
        <w:numPr>
          <w:ilvl w:val="0"/>
          <w:numId w:val="24"/>
        </w:numPr>
        <w:jc w:val="both"/>
        <w:rPr>
          <w:lang w:eastAsia="ko-KR"/>
        </w:rPr>
      </w:pPr>
      <w:r>
        <w:rPr>
          <w:lang w:eastAsia="ko-KR"/>
        </w:rPr>
        <w:t xml:space="preserve">Traffic periodicity, timing offset, SL priority information (i.e., PPPP), logical channel identity, message size, traffic destination ID, and reliability information (i.e., PPPR). </w:t>
      </w:r>
    </w:p>
    <w:p w14:paraId="60D7BE85" w14:textId="05372A24" w:rsidR="00E3540B" w:rsidRDefault="00E3540B" w:rsidP="00E3540B">
      <w:pPr>
        <w:jc w:val="both"/>
        <w:rPr>
          <w:lang w:val="en-GB"/>
        </w:rPr>
      </w:pPr>
      <w:r>
        <w:rPr>
          <w:lang w:val="en-GB"/>
        </w:rPr>
        <w:t xml:space="preserve">Since NR V2X supports semi-static grants for periodic </w:t>
      </w:r>
      <w:r w:rsidR="00605E5C">
        <w:rPr>
          <w:lang w:val="en-GB"/>
        </w:rPr>
        <w:t>SL</w:t>
      </w:r>
      <w:r>
        <w:rPr>
          <w:lang w:val="en-GB"/>
        </w:rPr>
        <w:t xml:space="preserve"> traffic, similar UE assistance information should be reported based on available traffic at UE. No new information seems necessary for assistance information reporting related to semi-static/periodic traffic patterns in NR V2X. It should similarly be up to UE to set </w:t>
      </w:r>
      <w:r w:rsidR="00E11638">
        <w:rPr>
          <w:lang w:val="en-GB"/>
        </w:rPr>
        <w:t xml:space="preserve">its </w:t>
      </w:r>
      <w:r>
        <w:rPr>
          <w:lang w:val="en-GB"/>
        </w:rPr>
        <w:t xml:space="preserve">message content. </w:t>
      </w:r>
    </w:p>
    <w:p w14:paraId="4FB4D1D4" w14:textId="75B5F7C7" w:rsidR="00E3540B" w:rsidRDefault="007D24D4" w:rsidP="00E3540B">
      <w:pPr>
        <w:spacing w:after="0"/>
        <w:jc w:val="both"/>
        <w:rPr>
          <w:lang w:eastAsia="zh-TW"/>
        </w:rPr>
      </w:pPr>
      <w:r>
        <w:rPr>
          <w:b/>
          <w:lang w:eastAsia="zh-TW"/>
        </w:rPr>
        <w:t>Observation 6</w:t>
      </w:r>
      <w:r w:rsidR="00E3540B" w:rsidRPr="00BB336A">
        <w:rPr>
          <w:b/>
          <w:lang w:eastAsia="zh-TW"/>
        </w:rPr>
        <w:t>:</w:t>
      </w:r>
      <w:r w:rsidR="00E3540B" w:rsidRPr="00B41B1D">
        <w:rPr>
          <w:i/>
          <w:lang w:eastAsia="zh-TW"/>
        </w:rPr>
        <w:t xml:space="preserve"> </w:t>
      </w:r>
      <w:r w:rsidR="00E3540B">
        <w:rPr>
          <w:i/>
          <w:lang w:eastAsia="zh-TW"/>
        </w:rPr>
        <w:t xml:space="preserve">No additional </w:t>
      </w:r>
      <w:r w:rsidR="00137325">
        <w:rPr>
          <w:i/>
          <w:lang w:eastAsia="zh-TW"/>
        </w:rPr>
        <w:t>traffic pattern</w:t>
      </w:r>
      <w:r w:rsidR="00E3540B">
        <w:rPr>
          <w:i/>
          <w:lang w:eastAsia="zh-TW"/>
        </w:rPr>
        <w:t xml:space="preserve"> </w:t>
      </w:r>
      <w:r w:rsidR="00137325">
        <w:rPr>
          <w:i/>
          <w:lang w:eastAsia="zh-TW"/>
        </w:rPr>
        <w:t>information</w:t>
      </w:r>
      <w:r w:rsidR="00E3540B">
        <w:rPr>
          <w:i/>
          <w:lang w:eastAsia="zh-TW"/>
        </w:rPr>
        <w:t xml:space="preserve"> </w:t>
      </w:r>
      <w:r w:rsidR="00137325">
        <w:rPr>
          <w:i/>
          <w:lang w:eastAsia="zh-TW"/>
        </w:rPr>
        <w:t xml:space="preserve">is necessary in NR V2X assistance reports </w:t>
      </w:r>
      <w:r w:rsidR="00E3540B">
        <w:rPr>
          <w:i/>
          <w:lang w:eastAsia="zh-TW"/>
        </w:rPr>
        <w:t>beyond LTE V2X.</w:t>
      </w:r>
    </w:p>
    <w:p w14:paraId="66E27FDD" w14:textId="77777777" w:rsidR="00E3540B" w:rsidRDefault="00E3540B" w:rsidP="00E3540B">
      <w:pPr>
        <w:spacing w:after="0"/>
        <w:jc w:val="both"/>
        <w:rPr>
          <w:bCs/>
          <w:lang w:eastAsia="zh-TW"/>
        </w:rPr>
      </w:pPr>
    </w:p>
    <w:p w14:paraId="1A5036ED" w14:textId="75921ED5" w:rsidR="00E3540B" w:rsidRDefault="007D24D4" w:rsidP="00E3540B">
      <w:pPr>
        <w:jc w:val="both"/>
        <w:rPr>
          <w:bCs/>
          <w:lang w:eastAsia="zh-TW"/>
        </w:rPr>
      </w:pPr>
      <w:r>
        <w:rPr>
          <w:bCs/>
          <w:lang w:eastAsia="zh-TW"/>
        </w:rPr>
        <w:t>LTE-</w:t>
      </w:r>
      <w:r w:rsidR="00E3540B">
        <w:rPr>
          <w:bCs/>
          <w:lang w:eastAsia="zh-TW"/>
        </w:rPr>
        <w:t>V2X UEs can also be configured with CBR measurement reporting for network congestion control. When the measured CBR is above or below a pre-configured threshold on a resource pool, a report can be triggered based on</w:t>
      </w:r>
      <w:r>
        <w:rPr>
          <w:bCs/>
          <w:lang w:eastAsia="zh-TW"/>
        </w:rPr>
        <w:t xml:space="preserve"> Event-V1 or Event-V2. Since NR-</w:t>
      </w:r>
      <w:r w:rsidR="00E3540B">
        <w:rPr>
          <w:bCs/>
          <w:lang w:eastAsia="zh-TW"/>
        </w:rPr>
        <w:t xml:space="preserve">V2X has more frequent use of aperiodic traffic and supports unicast/groupcast transmissions, enhancements to LTE V2X CBR reporting framework can be useful for congestion control in NR V2X. </w:t>
      </w:r>
    </w:p>
    <w:p w14:paraId="1257DC52" w14:textId="5DC1392A" w:rsidR="00E3540B" w:rsidRPr="00D91B3E" w:rsidRDefault="007D24D4" w:rsidP="00E3540B">
      <w:pPr>
        <w:spacing w:after="0"/>
        <w:jc w:val="both"/>
        <w:rPr>
          <w:lang w:eastAsia="zh-TW"/>
        </w:rPr>
      </w:pPr>
      <w:r>
        <w:rPr>
          <w:b/>
          <w:lang w:eastAsia="zh-TW"/>
        </w:rPr>
        <w:t>Observation 7</w:t>
      </w:r>
      <w:r w:rsidR="00E3540B" w:rsidRPr="00BB336A">
        <w:rPr>
          <w:b/>
          <w:lang w:eastAsia="zh-TW"/>
        </w:rPr>
        <w:t>:</w:t>
      </w:r>
      <w:r w:rsidR="00E3540B" w:rsidRPr="00B41B1D">
        <w:rPr>
          <w:i/>
          <w:lang w:eastAsia="zh-TW"/>
        </w:rPr>
        <w:t xml:space="preserve"> </w:t>
      </w:r>
      <w:r w:rsidR="00137325">
        <w:rPr>
          <w:i/>
          <w:lang w:eastAsia="zh-TW"/>
        </w:rPr>
        <w:t xml:space="preserve">Similar to </w:t>
      </w:r>
      <w:r w:rsidR="00E3540B">
        <w:rPr>
          <w:i/>
          <w:lang w:eastAsia="zh-TW"/>
        </w:rPr>
        <w:t xml:space="preserve">LTE </w:t>
      </w:r>
      <w:r w:rsidR="00137325">
        <w:rPr>
          <w:i/>
          <w:lang w:eastAsia="zh-TW"/>
        </w:rPr>
        <w:t xml:space="preserve">V2X, </w:t>
      </w:r>
      <w:r w:rsidR="00E3540B">
        <w:rPr>
          <w:i/>
          <w:lang w:eastAsia="zh-TW"/>
        </w:rPr>
        <w:t xml:space="preserve">CBR and sensing measurement reporting </w:t>
      </w:r>
      <w:r w:rsidR="00137325">
        <w:rPr>
          <w:i/>
          <w:lang w:eastAsia="zh-TW"/>
        </w:rPr>
        <w:t xml:space="preserve">can be supported </w:t>
      </w:r>
      <w:r w:rsidR="00E3540B">
        <w:rPr>
          <w:i/>
          <w:lang w:eastAsia="zh-TW"/>
        </w:rPr>
        <w:t>in NR V2X.</w:t>
      </w:r>
    </w:p>
    <w:p w14:paraId="4FABEE6F" w14:textId="77777777" w:rsidR="00E3540B" w:rsidRDefault="00E3540B" w:rsidP="00E3540B">
      <w:pPr>
        <w:spacing w:after="0"/>
        <w:jc w:val="both"/>
        <w:rPr>
          <w:noProof/>
        </w:rPr>
      </w:pPr>
    </w:p>
    <w:p w14:paraId="6810F2DF" w14:textId="33647ABA" w:rsidR="00137325" w:rsidRDefault="0034436E" w:rsidP="00137325">
      <w:pPr>
        <w:jc w:val="both"/>
        <w:rPr>
          <w:bCs/>
          <w:lang w:eastAsia="zh-TW"/>
        </w:rPr>
      </w:pPr>
      <w:r>
        <w:rPr>
          <w:noProof/>
        </w:rPr>
        <w:t>M</w:t>
      </w:r>
      <w:r w:rsidR="00E3540B" w:rsidRPr="002D3B34">
        <w:rPr>
          <w:noProof/>
        </w:rPr>
        <w:t xml:space="preserve">easurement </w:t>
      </w:r>
      <w:r w:rsidR="00E3540B">
        <w:rPr>
          <w:noProof/>
        </w:rPr>
        <w:t>reporting of location information is also available in LTE</w:t>
      </w:r>
      <w:r w:rsidR="00E3540B" w:rsidRPr="002D3B34">
        <w:rPr>
          <w:noProof/>
        </w:rPr>
        <w:t xml:space="preserve">. </w:t>
      </w:r>
      <w:r w:rsidR="00137325">
        <w:rPr>
          <w:noProof/>
        </w:rPr>
        <w:t xml:space="preserve">Network </w:t>
      </w:r>
      <w:r w:rsidR="00E3540B">
        <w:rPr>
          <w:noProof/>
        </w:rPr>
        <w:t>can co</w:t>
      </w:r>
      <w:r>
        <w:rPr>
          <w:noProof/>
        </w:rPr>
        <w:t xml:space="preserve">nfigure resource pools based on </w:t>
      </w:r>
      <w:r w:rsidR="00E3540B">
        <w:rPr>
          <w:noProof/>
        </w:rPr>
        <w:t xml:space="preserve">UE’s geographical location and zone ID. </w:t>
      </w:r>
      <w:r w:rsidR="00E3540B" w:rsidRPr="00BB336A">
        <w:rPr>
          <w:bCs/>
          <w:lang w:eastAsia="zh-TW"/>
        </w:rPr>
        <w:t xml:space="preserve">Utilizing geographical information for resource allocation </w:t>
      </w:r>
      <w:r w:rsidR="00E3540B">
        <w:rPr>
          <w:bCs/>
          <w:lang w:eastAsia="zh-TW"/>
        </w:rPr>
        <w:t>can improve</w:t>
      </w:r>
      <w:r w:rsidR="00E3540B" w:rsidRPr="00BB336A">
        <w:rPr>
          <w:bCs/>
          <w:lang w:eastAsia="zh-TW"/>
        </w:rPr>
        <w:t xml:space="preserve"> spectral reuse and </w:t>
      </w:r>
      <w:r>
        <w:rPr>
          <w:bCs/>
          <w:lang w:eastAsia="zh-TW"/>
        </w:rPr>
        <w:t>minimize</w:t>
      </w:r>
      <w:r w:rsidR="00E3540B">
        <w:rPr>
          <w:bCs/>
          <w:lang w:eastAsia="zh-TW"/>
        </w:rPr>
        <w:t xml:space="preserve"> </w:t>
      </w:r>
      <w:r w:rsidR="00E3540B" w:rsidRPr="00BB336A">
        <w:rPr>
          <w:bCs/>
          <w:lang w:eastAsia="zh-TW"/>
        </w:rPr>
        <w:t xml:space="preserve">near-far effect </w:t>
      </w:r>
      <w:r w:rsidR="00E3540B">
        <w:rPr>
          <w:bCs/>
          <w:lang w:eastAsia="zh-TW"/>
        </w:rPr>
        <w:t xml:space="preserve">in sidelink. Similar type of location reporting </w:t>
      </w:r>
      <w:r w:rsidR="00137325">
        <w:rPr>
          <w:bCs/>
          <w:lang w:eastAsia="zh-TW"/>
        </w:rPr>
        <w:t xml:space="preserve">should </w:t>
      </w:r>
      <w:r w:rsidR="00E3540B" w:rsidRPr="00BB336A">
        <w:rPr>
          <w:bCs/>
          <w:lang w:eastAsia="zh-TW"/>
        </w:rPr>
        <w:t xml:space="preserve">be </w:t>
      </w:r>
      <w:r w:rsidR="00137325">
        <w:rPr>
          <w:bCs/>
          <w:lang w:eastAsia="zh-TW"/>
        </w:rPr>
        <w:t xml:space="preserve">supported </w:t>
      </w:r>
      <w:r w:rsidR="00E3540B">
        <w:rPr>
          <w:bCs/>
          <w:lang w:eastAsia="zh-TW"/>
        </w:rPr>
        <w:t>in NR V2X</w:t>
      </w:r>
      <w:r w:rsidR="00E3540B" w:rsidRPr="00BB336A">
        <w:rPr>
          <w:bCs/>
          <w:lang w:eastAsia="zh-TW"/>
        </w:rPr>
        <w:t>.</w:t>
      </w:r>
      <w:r w:rsidR="00E3540B">
        <w:rPr>
          <w:bCs/>
          <w:lang w:eastAsia="zh-TW"/>
        </w:rPr>
        <w:t xml:space="preserve"> </w:t>
      </w:r>
    </w:p>
    <w:p w14:paraId="4D363FED" w14:textId="441EAE49" w:rsidR="00137325" w:rsidRPr="00AE133A" w:rsidRDefault="00137325" w:rsidP="00E3540B">
      <w:pPr>
        <w:spacing w:after="0"/>
        <w:jc w:val="both"/>
        <w:rPr>
          <w:noProof/>
        </w:rPr>
      </w:pPr>
      <w:r>
        <w:rPr>
          <w:bCs/>
          <w:lang w:eastAsia="zh-TW"/>
        </w:rPr>
        <w:t>We have the following proposal:</w:t>
      </w:r>
    </w:p>
    <w:p w14:paraId="65BC71B8" w14:textId="77777777" w:rsidR="00E3540B" w:rsidRDefault="00E3540B" w:rsidP="00E3540B">
      <w:pPr>
        <w:spacing w:after="0"/>
        <w:jc w:val="both"/>
        <w:rPr>
          <w:bCs/>
          <w:lang w:eastAsia="zh-TW"/>
        </w:rPr>
      </w:pPr>
    </w:p>
    <w:p w14:paraId="4C52DC05" w14:textId="50A214FE" w:rsidR="00BF2032" w:rsidRPr="00817BCE" w:rsidRDefault="00BF2032" w:rsidP="00817BCE">
      <w:pPr>
        <w:spacing w:after="0"/>
        <w:jc w:val="both"/>
        <w:rPr>
          <w:b/>
          <w:lang w:eastAsia="ko-KR"/>
        </w:rPr>
      </w:pPr>
      <w:r>
        <w:rPr>
          <w:b/>
          <w:lang w:eastAsia="zh-TW"/>
        </w:rPr>
        <w:t>Proposal 23</w:t>
      </w:r>
      <w:r w:rsidR="00137325" w:rsidRPr="00BB336A">
        <w:rPr>
          <w:b/>
          <w:lang w:eastAsia="ko-KR"/>
        </w:rPr>
        <w:t xml:space="preserve">: </w:t>
      </w:r>
      <w:r w:rsidR="00137325">
        <w:rPr>
          <w:b/>
          <w:lang w:eastAsia="ko-KR"/>
        </w:rPr>
        <w:t xml:space="preserve">NR V2X assistance reports include similar traffic pattern information, UE geographical location, and sensing and congestion metrics, as in LTE V2X. No additional information </w:t>
      </w:r>
      <w:r w:rsidR="00EA29FF">
        <w:rPr>
          <w:b/>
          <w:lang w:eastAsia="ko-KR"/>
        </w:rPr>
        <w:t>reports</w:t>
      </w:r>
      <w:r w:rsidR="00137325">
        <w:rPr>
          <w:b/>
          <w:lang w:eastAsia="ko-KR"/>
        </w:rPr>
        <w:t xml:space="preserve"> needed in Rel-16. </w:t>
      </w:r>
      <w:bookmarkStart w:id="0" w:name="_GoBack"/>
      <w:bookmarkEnd w:id="0"/>
    </w:p>
    <w:p w14:paraId="41BFB2AF" w14:textId="07803D82" w:rsidR="00530BAD" w:rsidRPr="00363853" w:rsidRDefault="004A227A" w:rsidP="004A227A">
      <w:pPr>
        <w:pStyle w:val="Heading2"/>
        <w:rPr>
          <w:rFonts w:cs="Arial"/>
          <w:lang w:eastAsia="zh-TW"/>
        </w:rPr>
      </w:pPr>
      <w:r>
        <w:rPr>
          <w:lang w:eastAsia="zh-TW"/>
        </w:rPr>
        <w:lastRenderedPageBreak/>
        <w:t xml:space="preserve">LTE </w:t>
      </w:r>
      <w:r w:rsidR="00530BAD">
        <w:rPr>
          <w:lang w:eastAsia="zh-TW"/>
        </w:rPr>
        <w:t>Uu</w:t>
      </w:r>
      <w:r>
        <w:rPr>
          <w:lang w:eastAsia="zh-TW"/>
        </w:rPr>
        <w:t xml:space="preserve"> controlling NR SL</w:t>
      </w:r>
    </w:p>
    <w:p w14:paraId="3448A63D" w14:textId="395A7F1E" w:rsidR="004A227A" w:rsidRPr="00861EC1" w:rsidRDefault="004A227A" w:rsidP="00861EC1">
      <w:pPr>
        <w:pStyle w:val="3GPPAgreements"/>
        <w:rPr>
          <w:u w:val="single"/>
          <w:lang w:val="en-GB"/>
        </w:rPr>
      </w:pPr>
      <w:r w:rsidRPr="00861EC1">
        <w:rPr>
          <w:u w:val="single"/>
          <w:lang w:val="en-GB"/>
        </w:rPr>
        <w:t xml:space="preserve">SFI indication </w:t>
      </w:r>
      <w:r w:rsidR="00861EC1">
        <w:rPr>
          <w:u w:val="single"/>
          <w:lang w:val="en-GB"/>
        </w:rPr>
        <w:t xml:space="preserve">via </w:t>
      </w:r>
      <w:r w:rsidRPr="00861EC1">
        <w:rPr>
          <w:u w:val="single"/>
          <w:lang w:val="en-GB"/>
        </w:rPr>
        <w:t>LTE Uu</w:t>
      </w:r>
    </w:p>
    <w:p w14:paraId="0785E517" w14:textId="6B8BD254" w:rsidR="00AD24B2" w:rsidRDefault="00861EC1" w:rsidP="00EE2842">
      <w:pPr>
        <w:jc w:val="both"/>
        <w:rPr>
          <w:lang w:val="en-GB" w:eastAsia="zh-TW"/>
        </w:rPr>
      </w:pPr>
      <w:r>
        <w:rPr>
          <w:lang w:val="en-GB" w:eastAsia="zh-TW"/>
        </w:rPr>
        <w:t>As discussed in section 2.5</w:t>
      </w:r>
      <w:r w:rsidR="00EE2842">
        <w:rPr>
          <w:lang w:val="en-GB" w:eastAsia="zh-TW"/>
        </w:rPr>
        <w:t xml:space="preserve">, only UL resources should be allowed in NR sidelink </w:t>
      </w:r>
      <w:r>
        <w:rPr>
          <w:lang w:val="en-GB" w:eastAsia="zh-TW"/>
        </w:rPr>
        <w:t xml:space="preserve">on </w:t>
      </w:r>
      <w:r w:rsidR="00EE2842">
        <w:rPr>
          <w:lang w:val="en-GB" w:eastAsia="zh-TW"/>
        </w:rPr>
        <w:t>shared carrier. In case of TDD, uplink resources should be determined according</w:t>
      </w:r>
      <w:r w:rsidR="00F75274">
        <w:rPr>
          <w:lang w:val="en-GB" w:eastAsia="zh-TW"/>
        </w:rPr>
        <w:t xml:space="preserve"> to cell-specific SFI</w:t>
      </w:r>
      <w:r w:rsidR="000D2524">
        <w:rPr>
          <w:lang w:val="en-GB" w:eastAsia="zh-TW"/>
        </w:rPr>
        <w:t xml:space="preserve"> configuration</w:t>
      </w:r>
      <w:r w:rsidR="00F75274">
        <w:rPr>
          <w:lang w:val="en-GB" w:eastAsia="zh-TW"/>
        </w:rPr>
        <w:t xml:space="preserve">. When LTE </w:t>
      </w:r>
      <w:r w:rsidR="00EE2842">
        <w:rPr>
          <w:lang w:val="en-GB" w:eastAsia="zh-TW"/>
        </w:rPr>
        <w:t>Uu controls NR sidelink, same SFI information need</w:t>
      </w:r>
      <w:r w:rsidR="000D2524">
        <w:rPr>
          <w:lang w:val="en-GB" w:eastAsia="zh-TW"/>
        </w:rPr>
        <w:t>s</w:t>
      </w:r>
      <w:r w:rsidR="00EE2842">
        <w:rPr>
          <w:lang w:val="en-GB" w:eastAsia="zh-TW"/>
        </w:rPr>
        <w:t xml:space="preserve"> to be broadcasted by eNB in the </w:t>
      </w:r>
      <w:r w:rsidR="009D54A1">
        <w:rPr>
          <w:lang w:val="en-GB" w:eastAsia="zh-TW"/>
        </w:rPr>
        <w:t xml:space="preserve">same </w:t>
      </w:r>
      <w:r w:rsidR="00EE2842">
        <w:rPr>
          <w:lang w:val="en-GB" w:eastAsia="zh-TW"/>
        </w:rPr>
        <w:t xml:space="preserve">SIB message that </w:t>
      </w:r>
      <w:r w:rsidR="009D54A1">
        <w:rPr>
          <w:lang w:val="en-GB" w:eastAsia="zh-TW"/>
        </w:rPr>
        <w:t xml:space="preserve">conveys </w:t>
      </w:r>
      <w:r w:rsidR="00EE2842">
        <w:rPr>
          <w:lang w:val="en-GB" w:eastAsia="zh-TW"/>
        </w:rPr>
        <w:t>NR sidelink</w:t>
      </w:r>
      <w:r w:rsidR="009D54A1">
        <w:rPr>
          <w:lang w:val="en-GB" w:eastAsia="zh-TW"/>
        </w:rPr>
        <w:t xml:space="preserve"> configuration</w:t>
      </w:r>
      <w:r w:rsidR="00EE2842">
        <w:rPr>
          <w:lang w:val="en-GB" w:eastAsia="zh-TW"/>
        </w:rPr>
        <w:t xml:space="preserve">. </w:t>
      </w:r>
      <w:r w:rsidR="002416E7">
        <w:rPr>
          <w:lang w:val="en-GB" w:eastAsia="zh-TW"/>
        </w:rPr>
        <w:t xml:space="preserve">The details of the SIB message are up to RAN2. </w:t>
      </w:r>
    </w:p>
    <w:p w14:paraId="51082C7B" w14:textId="6799DC3F" w:rsidR="004A227A" w:rsidRDefault="00DA7E1D" w:rsidP="00B46A94">
      <w:pPr>
        <w:rPr>
          <w:b/>
          <w:lang w:eastAsia="ko-KR"/>
        </w:rPr>
      </w:pPr>
      <w:r>
        <w:rPr>
          <w:b/>
          <w:lang w:eastAsia="zh-TW"/>
        </w:rPr>
        <w:t>Proposal 24</w:t>
      </w:r>
      <w:r w:rsidR="00EE2842" w:rsidRPr="00BB336A">
        <w:rPr>
          <w:b/>
          <w:lang w:eastAsia="ko-KR"/>
        </w:rPr>
        <w:t xml:space="preserve">: </w:t>
      </w:r>
      <w:r>
        <w:rPr>
          <w:b/>
          <w:lang w:eastAsia="ko-KR"/>
        </w:rPr>
        <w:t xml:space="preserve">LTE </w:t>
      </w:r>
      <w:r w:rsidR="00EE2842">
        <w:rPr>
          <w:b/>
          <w:lang w:eastAsia="ko-KR"/>
        </w:rPr>
        <w:t xml:space="preserve">SIB message </w:t>
      </w:r>
      <w:r>
        <w:rPr>
          <w:b/>
          <w:lang w:eastAsia="ko-KR"/>
        </w:rPr>
        <w:t xml:space="preserve">conveying </w:t>
      </w:r>
      <w:r w:rsidR="00EE2842">
        <w:rPr>
          <w:b/>
          <w:lang w:eastAsia="ko-KR"/>
        </w:rPr>
        <w:t xml:space="preserve">NR V2X should </w:t>
      </w:r>
      <w:r>
        <w:rPr>
          <w:b/>
          <w:lang w:eastAsia="ko-KR"/>
        </w:rPr>
        <w:t xml:space="preserve">also </w:t>
      </w:r>
      <w:r w:rsidR="00EE2842">
        <w:rPr>
          <w:b/>
          <w:lang w:eastAsia="ko-KR"/>
        </w:rPr>
        <w:t>broadcast SFI. Details are up to RAN2.</w:t>
      </w:r>
    </w:p>
    <w:p w14:paraId="14A34AE2" w14:textId="77777777" w:rsidR="00B46A94" w:rsidRPr="00B46A94" w:rsidRDefault="00B46A94" w:rsidP="00B46A94">
      <w:pPr>
        <w:rPr>
          <w:b/>
          <w:lang w:eastAsia="ko-KR"/>
        </w:rPr>
      </w:pPr>
    </w:p>
    <w:p w14:paraId="6FBFE05F" w14:textId="152ED257" w:rsidR="004A227A" w:rsidRPr="008F0181" w:rsidRDefault="008F0181" w:rsidP="008F0181">
      <w:pPr>
        <w:pStyle w:val="3GPPAgreements"/>
        <w:rPr>
          <w:u w:val="single"/>
        </w:rPr>
      </w:pPr>
      <w:r>
        <w:rPr>
          <w:u w:val="single"/>
        </w:rPr>
        <w:t xml:space="preserve">Enable/disable </w:t>
      </w:r>
      <w:r w:rsidR="004A227A" w:rsidRPr="008F0181">
        <w:rPr>
          <w:u w:val="single"/>
        </w:rPr>
        <w:t xml:space="preserve">SL-HARQ feedback </w:t>
      </w:r>
      <w:r>
        <w:rPr>
          <w:u w:val="single"/>
        </w:rPr>
        <w:t xml:space="preserve">on PSFCH via LTE </w:t>
      </w:r>
      <w:r w:rsidR="004A227A" w:rsidRPr="008F0181">
        <w:rPr>
          <w:u w:val="single"/>
        </w:rPr>
        <w:t>Uu</w:t>
      </w:r>
      <w:r w:rsidR="00644A25">
        <w:rPr>
          <w:u w:val="single"/>
        </w:rPr>
        <w:t xml:space="preserve"> higher-layer signaling</w:t>
      </w:r>
    </w:p>
    <w:p w14:paraId="1A093382" w14:textId="40A22115" w:rsidR="00E3540B" w:rsidRDefault="00E3540B" w:rsidP="00E3540B">
      <w:pPr>
        <w:jc w:val="both"/>
        <w:rPr>
          <w:lang w:eastAsia="zh-TW"/>
        </w:rPr>
      </w:pPr>
      <w:r>
        <w:rPr>
          <w:lang w:eastAsia="zh-TW"/>
        </w:rPr>
        <w:t>Accord</w:t>
      </w:r>
      <w:r w:rsidR="00ED36C3">
        <w:rPr>
          <w:lang w:eastAsia="zh-TW"/>
        </w:rPr>
        <w:t>ing to previous SI agreements [2</w:t>
      </w:r>
      <w:r>
        <w:rPr>
          <w:lang w:eastAsia="zh-TW"/>
        </w:rPr>
        <w:t xml:space="preserve">], no additional function/procedure will be introduced to LTE Uu to control NR sidelink mode-1. Since NR sidelink can have unicast/groupcast transmissions in addition to broadcast, HARQ feedback should </w:t>
      </w:r>
      <w:r w:rsidR="00814184">
        <w:rPr>
          <w:lang w:eastAsia="zh-TW"/>
        </w:rPr>
        <w:t xml:space="preserve">still </w:t>
      </w:r>
      <w:r>
        <w:rPr>
          <w:lang w:eastAsia="zh-TW"/>
        </w:rPr>
        <w:t xml:space="preserve">be supported </w:t>
      </w:r>
      <w:r w:rsidR="00814184">
        <w:rPr>
          <w:lang w:eastAsia="zh-TW"/>
        </w:rPr>
        <w:t xml:space="preserve">on </w:t>
      </w:r>
      <w:r>
        <w:rPr>
          <w:lang w:eastAsia="zh-TW"/>
        </w:rPr>
        <w:t xml:space="preserve">PSFCH </w:t>
      </w:r>
      <w:r w:rsidR="00814184">
        <w:rPr>
          <w:lang w:eastAsia="zh-TW"/>
        </w:rPr>
        <w:t>when controlled by LTE Uu</w:t>
      </w:r>
      <w:r>
        <w:rPr>
          <w:lang w:eastAsia="zh-TW"/>
        </w:rPr>
        <w:t xml:space="preserve">. Such </w:t>
      </w:r>
      <w:r w:rsidR="00814184">
        <w:rPr>
          <w:lang w:eastAsia="zh-TW"/>
        </w:rPr>
        <w:t xml:space="preserve">configuration </w:t>
      </w:r>
      <w:r>
        <w:rPr>
          <w:lang w:eastAsia="zh-TW"/>
        </w:rPr>
        <w:t xml:space="preserve">does not require any additional function or PHY </w:t>
      </w:r>
      <w:r w:rsidR="00814184">
        <w:rPr>
          <w:lang w:eastAsia="zh-TW"/>
        </w:rPr>
        <w:t xml:space="preserve">procedure </w:t>
      </w:r>
      <w:r>
        <w:rPr>
          <w:lang w:eastAsia="zh-TW"/>
        </w:rPr>
        <w:t xml:space="preserve">in LTE Uu. </w:t>
      </w:r>
      <w:r w:rsidR="00814184">
        <w:rPr>
          <w:lang w:eastAsia="zh-TW"/>
        </w:rPr>
        <w:t xml:space="preserve">A </w:t>
      </w:r>
      <w:r>
        <w:rPr>
          <w:lang w:eastAsia="zh-TW"/>
        </w:rPr>
        <w:t xml:space="preserve">higher-layer </w:t>
      </w:r>
      <w:r w:rsidR="00814184">
        <w:rPr>
          <w:lang w:eastAsia="zh-TW"/>
        </w:rPr>
        <w:t xml:space="preserve">configuration </w:t>
      </w:r>
      <w:r>
        <w:rPr>
          <w:lang w:eastAsia="zh-TW"/>
        </w:rPr>
        <w:t xml:space="preserve">parameter </w:t>
      </w:r>
      <w:r w:rsidR="00814184">
        <w:rPr>
          <w:lang w:eastAsia="zh-TW"/>
        </w:rPr>
        <w:t xml:space="preserve">can be used as a flag </w:t>
      </w:r>
      <w:r>
        <w:rPr>
          <w:lang w:eastAsia="zh-TW"/>
        </w:rPr>
        <w:t xml:space="preserve">to enable/disable HARQ feedback </w:t>
      </w:r>
      <w:r w:rsidR="00814184">
        <w:rPr>
          <w:lang w:eastAsia="zh-TW"/>
        </w:rPr>
        <w:t>on PSFCH for each configured grant</w:t>
      </w:r>
      <w:r>
        <w:rPr>
          <w:lang w:eastAsia="zh-TW"/>
        </w:rPr>
        <w:t xml:space="preserve">. </w:t>
      </w:r>
      <w:r w:rsidR="00814184">
        <w:rPr>
          <w:lang w:eastAsia="zh-TW"/>
        </w:rPr>
        <w:t xml:space="preserve">Signaling details should be up </w:t>
      </w:r>
      <w:r>
        <w:rPr>
          <w:lang w:eastAsia="zh-TW"/>
        </w:rPr>
        <w:t xml:space="preserve">to RAN2. </w:t>
      </w:r>
    </w:p>
    <w:p w14:paraId="551C14E8" w14:textId="622A5DB5" w:rsidR="00D91B3E" w:rsidRDefault="00B46A94" w:rsidP="004149A7">
      <w:pPr>
        <w:spacing w:after="0"/>
        <w:jc w:val="both"/>
        <w:rPr>
          <w:b/>
          <w:lang w:eastAsia="zh-TW"/>
        </w:rPr>
      </w:pPr>
      <w:r>
        <w:rPr>
          <w:b/>
          <w:lang w:eastAsia="zh-TW"/>
        </w:rPr>
        <w:t>Proposal 25</w:t>
      </w:r>
      <w:r w:rsidR="00E3540B" w:rsidRPr="006C0D3B">
        <w:rPr>
          <w:b/>
          <w:lang w:eastAsia="zh-TW"/>
        </w:rPr>
        <w:t xml:space="preserve">: </w:t>
      </w:r>
      <w:r w:rsidR="00814184" w:rsidRPr="00814184">
        <w:rPr>
          <w:b/>
          <w:lang w:eastAsia="zh-TW"/>
        </w:rPr>
        <w:t>HARQ f</w:t>
      </w:r>
      <w:r w:rsidR="00814184">
        <w:rPr>
          <w:b/>
          <w:lang w:eastAsia="zh-TW"/>
        </w:rPr>
        <w:t xml:space="preserve">eedback on PSFCH can be enabled or </w:t>
      </w:r>
      <w:r w:rsidR="00814184" w:rsidRPr="00814184">
        <w:rPr>
          <w:b/>
          <w:lang w:eastAsia="zh-TW"/>
        </w:rPr>
        <w:t>disabled semi-statically by higher-layer signaling via LTE Uu. S</w:t>
      </w:r>
      <w:r w:rsidR="00814184">
        <w:rPr>
          <w:b/>
          <w:lang w:eastAsia="zh-TW"/>
        </w:rPr>
        <w:t>ignaling details are up to RAN2</w:t>
      </w:r>
      <w:r w:rsidR="00E3540B" w:rsidRPr="00C45AD4">
        <w:rPr>
          <w:b/>
          <w:lang w:eastAsia="zh-TW"/>
        </w:rPr>
        <w:t>.</w:t>
      </w:r>
    </w:p>
    <w:p w14:paraId="577C8C74" w14:textId="77777777" w:rsidR="00B46A94" w:rsidRPr="00CE24E4" w:rsidRDefault="00B46A94" w:rsidP="004149A7">
      <w:pPr>
        <w:spacing w:after="0"/>
        <w:jc w:val="both"/>
        <w:rPr>
          <w:b/>
          <w:lang w:eastAsia="zh-TW"/>
        </w:rPr>
      </w:pPr>
    </w:p>
    <w:p w14:paraId="0D73E611" w14:textId="77777777" w:rsidR="00FB1093" w:rsidRPr="00BB336A" w:rsidRDefault="00C01545" w:rsidP="00C07FC9">
      <w:pPr>
        <w:pStyle w:val="Heading1"/>
        <w:rPr>
          <w:rFonts w:cs="Arial"/>
          <w:lang w:val="en-US" w:eastAsia="zh-TW"/>
        </w:rPr>
      </w:pPr>
      <w:r w:rsidRPr="00BB336A">
        <w:rPr>
          <w:rFonts w:cs="Arial"/>
          <w:lang w:val="en-US" w:eastAsia="zh-TW"/>
        </w:rPr>
        <w:t>Conclusions</w:t>
      </w:r>
    </w:p>
    <w:p w14:paraId="324DE39B" w14:textId="77777777" w:rsidR="00C657F3" w:rsidRPr="00BB336A" w:rsidRDefault="00EC2B35" w:rsidP="00C01545">
      <w:pPr>
        <w:snapToGrid w:val="0"/>
        <w:spacing w:after="0"/>
        <w:jc w:val="both"/>
        <w:rPr>
          <w:rFonts w:eastAsia="Yu Mincho"/>
          <w:lang w:eastAsia="zh-CN"/>
        </w:rPr>
      </w:pPr>
      <w:r w:rsidRPr="00BB336A">
        <w:rPr>
          <w:rFonts w:eastAsia="Yu Mincho"/>
          <w:lang w:eastAsia="zh-CN"/>
        </w:rPr>
        <w:t>We have the following observations:</w:t>
      </w:r>
    </w:p>
    <w:p w14:paraId="71218B72" w14:textId="77777777" w:rsidR="00E66AAF" w:rsidRPr="00BB336A" w:rsidRDefault="00E66AAF" w:rsidP="00C01545">
      <w:pPr>
        <w:snapToGrid w:val="0"/>
        <w:spacing w:after="0"/>
        <w:jc w:val="both"/>
        <w:rPr>
          <w:rFonts w:eastAsia="Yu Mincho"/>
          <w:lang w:eastAsia="zh-CN"/>
        </w:rPr>
      </w:pPr>
    </w:p>
    <w:p w14:paraId="4DFCF736" w14:textId="7BB0C7C4" w:rsidR="004816C0" w:rsidRDefault="004816C0" w:rsidP="004816C0">
      <w:pPr>
        <w:jc w:val="both"/>
        <w:rPr>
          <w:i/>
          <w:lang w:eastAsia="zh-TW"/>
        </w:rPr>
      </w:pPr>
      <w:r>
        <w:rPr>
          <w:b/>
          <w:lang w:eastAsia="zh-TW"/>
        </w:rPr>
        <w:t>Observation 1</w:t>
      </w:r>
      <w:r w:rsidRPr="004B3D8F">
        <w:rPr>
          <w:b/>
          <w:lang w:eastAsia="zh-TW"/>
        </w:rPr>
        <w:t>:</w:t>
      </w:r>
      <w:r w:rsidRPr="004B3D8F">
        <w:rPr>
          <w:i/>
          <w:lang w:eastAsia="zh-TW"/>
        </w:rPr>
        <w:t xml:space="preserve"> </w:t>
      </w:r>
      <w:r>
        <w:rPr>
          <w:i/>
          <w:lang w:eastAsia="zh-TW"/>
        </w:rPr>
        <w:t>In LTE V2X, a flexible timing offset DCI field is present only in some TDD subframe configurations.</w:t>
      </w:r>
    </w:p>
    <w:p w14:paraId="5C975202" w14:textId="77777777" w:rsidR="004816C0" w:rsidRDefault="004816C0" w:rsidP="004816C0">
      <w:pPr>
        <w:jc w:val="both"/>
        <w:rPr>
          <w:lang w:eastAsia="zh-TW"/>
        </w:rPr>
      </w:pPr>
      <w:r>
        <w:rPr>
          <w:b/>
          <w:lang w:eastAsia="zh-TW"/>
        </w:rPr>
        <w:t>Observation 2</w:t>
      </w:r>
      <w:r w:rsidRPr="004B3D8F">
        <w:rPr>
          <w:b/>
          <w:lang w:eastAsia="zh-TW"/>
        </w:rPr>
        <w:t>:</w:t>
      </w:r>
      <w:r w:rsidRPr="004B3D8F">
        <w:rPr>
          <w:i/>
          <w:lang w:eastAsia="zh-TW"/>
        </w:rPr>
        <w:t xml:space="preserve"> </w:t>
      </w:r>
      <w:r>
        <w:rPr>
          <w:i/>
          <w:lang w:eastAsia="zh-TW"/>
        </w:rPr>
        <w:t xml:space="preserve">The UE minimum processing time for DCI-to-PSSCH slot offset should be more </w:t>
      </w:r>
      <w:r w:rsidRPr="004B3D8F">
        <w:rPr>
          <w:i/>
          <w:lang w:eastAsia="zh-TW"/>
        </w:rPr>
        <w:t xml:space="preserve">relaxed than Rel-15 </w:t>
      </w:r>
      <w:r>
        <w:rPr>
          <w:i/>
          <w:lang w:eastAsia="zh-TW"/>
        </w:rPr>
        <w:t xml:space="preserve">minimum </w:t>
      </w:r>
      <w:r w:rsidRPr="004B3D8F">
        <w:rPr>
          <w:i/>
          <w:lang w:eastAsia="zh-TW"/>
        </w:rPr>
        <w:t xml:space="preserve">PUSCH </w:t>
      </w:r>
      <w:r>
        <w:rPr>
          <w:i/>
          <w:lang w:eastAsia="zh-TW"/>
        </w:rPr>
        <w:t xml:space="preserve">preparation </w:t>
      </w:r>
      <w:r w:rsidRPr="004B3D8F">
        <w:rPr>
          <w:i/>
          <w:lang w:eastAsia="zh-TW"/>
        </w:rPr>
        <w:t>time</w:t>
      </w:r>
      <w:r>
        <w:rPr>
          <w:i/>
          <w:lang w:eastAsia="zh-TW"/>
        </w:rPr>
        <w:t xml:space="preserve"> due to extra delay incurred by information exchange between Uu and SL modules.</w:t>
      </w:r>
    </w:p>
    <w:p w14:paraId="7CD2463B" w14:textId="2256A744" w:rsidR="004816C0" w:rsidRDefault="004816C0" w:rsidP="004816C0">
      <w:pPr>
        <w:jc w:val="both"/>
        <w:rPr>
          <w:lang w:eastAsia="zh-TW"/>
        </w:rPr>
      </w:pPr>
      <w:r>
        <w:rPr>
          <w:b/>
          <w:lang w:eastAsia="zh-TW"/>
        </w:rPr>
        <w:t>Observation 3</w:t>
      </w:r>
      <w:r w:rsidRPr="004B3D8F">
        <w:rPr>
          <w:b/>
          <w:lang w:eastAsia="zh-TW"/>
        </w:rPr>
        <w:t>:</w:t>
      </w:r>
      <w:r w:rsidRPr="004B3D8F">
        <w:rPr>
          <w:i/>
          <w:lang w:eastAsia="zh-TW"/>
        </w:rPr>
        <w:t xml:space="preserve"> </w:t>
      </w:r>
      <w:r w:rsidR="001D2E75">
        <w:rPr>
          <w:i/>
          <w:lang w:eastAsia="zh-TW"/>
        </w:rPr>
        <w:t>In LTE, blind re-transmission can be disabled in SL dynamic grants by setting the time gap field to ‘0000’</w:t>
      </w:r>
      <w:r>
        <w:rPr>
          <w:i/>
          <w:lang w:eastAsia="zh-TW"/>
        </w:rPr>
        <w:t>.</w:t>
      </w:r>
    </w:p>
    <w:p w14:paraId="5557F3DF" w14:textId="77777777" w:rsidR="004816C0" w:rsidRDefault="004816C0" w:rsidP="004816C0">
      <w:pPr>
        <w:jc w:val="both"/>
        <w:rPr>
          <w:i/>
          <w:lang w:eastAsia="zh-TW"/>
        </w:rPr>
      </w:pPr>
      <w:r>
        <w:rPr>
          <w:b/>
          <w:lang w:eastAsia="zh-TW"/>
        </w:rPr>
        <w:t>Observation 4</w:t>
      </w:r>
      <w:r w:rsidRPr="00BB336A">
        <w:rPr>
          <w:b/>
          <w:lang w:eastAsia="zh-TW"/>
        </w:rPr>
        <w:t>:</w:t>
      </w:r>
      <w:r w:rsidRPr="00B41B1D">
        <w:rPr>
          <w:i/>
          <w:lang w:eastAsia="zh-TW"/>
        </w:rPr>
        <w:t xml:space="preserve"> </w:t>
      </w:r>
      <w:r>
        <w:rPr>
          <w:i/>
          <w:lang w:eastAsia="zh-TW"/>
        </w:rPr>
        <w:t>Single-DCI activation/release of multiple configured grants can minimize signaling overhead, and enable faster assignment &amp; release of resources.</w:t>
      </w:r>
    </w:p>
    <w:p w14:paraId="195A7B69" w14:textId="77777777" w:rsidR="004816C0" w:rsidRPr="008B0BC0" w:rsidRDefault="004816C0" w:rsidP="004816C0">
      <w:pPr>
        <w:jc w:val="both"/>
        <w:rPr>
          <w:lang w:eastAsia="zh-TW"/>
        </w:rPr>
      </w:pPr>
      <w:r>
        <w:rPr>
          <w:b/>
          <w:lang w:eastAsia="zh-TW"/>
        </w:rPr>
        <w:t>Observation 5</w:t>
      </w:r>
      <w:r w:rsidRPr="00BB336A">
        <w:rPr>
          <w:b/>
          <w:lang w:eastAsia="zh-TW"/>
        </w:rPr>
        <w:t>:</w:t>
      </w:r>
      <w:r>
        <w:rPr>
          <w:b/>
          <w:lang w:eastAsia="zh-TW"/>
        </w:rPr>
        <w:t xml:space="preserve"> </w:t>
      </w:r>
      <w:r>
        <w:rPr>
          <w:i/>
          <w:lang w:eastAsia="zh-TW"/>
        </w:rPr>
        <w:t>Shared resources between NR DL and SL would cause severe interference and detection issues at UE.</w:t>
      </w:r>
    </w:p>
    <w:p w14:paraId="26F1E9C1" w14:textId="77777777" w:rsidR="004816C0" w:rsidRDefault="004816C0" w:rsidP="004816C0">
      <w:pPr>
        <w:jc w:val="both"/>
        <w:rPr>
          <w:lang w:eastAsia="zh-TW"/>
        </w:rPr>
      </w:pPr>
      <w:r>
        <w:rPr>
          <w:b/>
          <w:lang w:eastAsia="zh-TW"/>
        </w:rPr>
        <w:t>Observation 6</w:t>
      </w:r>
      <w:r w:rsidRPr="00BB336A">
        <w:rPr>
          <w:b/>
          <w:lang w:eastAsia="zh-TW"/>
        </w:rPr>
        <w:t>:</w:t>
      </w:r>
      <w:r w:rsidRPr="00B41B1D">
        <w:rPr>
          <w:i/>
          <w:lang w:eastAsia="zh-TW"/>
        </w:rPr>
        <w:t xml:space="preserve"> </w:t>
      </w:r>
      <w:r>
        <w:rPr>
          <w:i/>
          <w:lang w:eastAsia="zh-TW"/>
        </w:rPr>
        <w:t>No additional traffic pattern information is necessary in NR V2X assistance reports beyond LTE V2X.</w:t>
      </w:r>
    </w:p>
    <w:p w14:paraId="54AC93D9" w14:textId="7FA8B216" w:rsidR="004816C0" w:rsidRPr="004816C0" w:rsidRDefault="004816C0" w:rsidP="004816C0">
      <w:pPr>
        <w:jc w:val="both"/>
        <w:rPr>
          <w:lang w:eastAsia="zh-TW"/>
        </w:rPr>
      </w:pPr>
      <w:r>
        <w:rPr>
          <w:b/>
          <w:lang w:eastAsia="zh-TW"/>
        </w:rPr>
        <w:t>Observation 7</w:t>
      </w:r>
      <w:r w:rsidRPr="00BB336A">
        <w:rPr>
          <w:b/>
          <w:lang w:eastAsia="zh-TW"/>
        </w:rPr>
        <w:t>:</w:t>
      </w:r>
      <w:r w:rsidRPr="00B41B1D">
        <w:rPr>
          <w:i/>
          <w:lang w:eastAsia="zh-TW"/>
        </w:rPr>
        <w:t xml:space="preserve"> </w:t>
      </w:r>
      <w:r>
        <w:rPr>
          <w:i/>
          <w:lang w:eastAsia="zh-TW"/>
        </w:rPr>
        <w:t>Similar to LTE V2X, CBR and sensing measurement reporting can be supported in NR V2X.</w:t>
      </w:r>
    </w:p>
    <w:p w14:paraId="30919F0B" w14:textId="77777777" w:rsidR="00E66AAF" w:rsidRPr="00BB336A" w:rsidRDefault="00D56A40" w:rsidP="00C01545">
      <w:pPr>
        <w:snapToGrid w:val="0"/>
        <w:spacing w:after="0"/>
        <w:jc w:val="both"/>
        <w:rPr>
          <w:rFonts w:eastAsia="Yu Mincho"/>
          <w:lang w:eastAsia="zh-CN"/>
        </w:rPr>
      </w:pPr>
      <w:r w:rsidRPr="00BB336A">
        <w:rPr>
          <w:rFonts w:eastAsia="Yu Mincho"/>
          <w:lang w:eastAsia="zh-CN"/>
        </w:rPr>
        <w:t>We have the following proposals:</w:t>
      </w:r>
    </w:p>
    <w:p w14:paraId="5D8F4010" w14:textId="77777777" w:rsidR="009D4B22" w:rsidRDefault="009D4B22" w:rsidP="001E6A9A">
      <w:pPr>
        <w:spacing w:after="0"/>
        <w:jc w:val="both"/>
        <w:rPr>
          <w:b/>
          <w:lang w:eastAsia="zh-TW"/>
        </w:rPr>
      </w:pPr>
    </w:p>
    <w:p w14:paraId="2E5D39A0" w14:textId="77777777" w:rsidR="006235C9" w:rsidRDefault="006235C9" w:rsidP="006235C9">
      <w:pPr>
        <w:jc w:val="both"/>
        <w:rPr>
          <w:b/>
          <w:lang w:eastAsia="zh-TW"/>
        </w:rPr>
      </w:pPr>
      <w:r>
        <w:rPr>
          <w:b/>
          <w:lang w:eastAsia="zh-TW"/>
        </w:rPr>
        <w:t>Proposal 1</w:t>
      </w:r>
      <w:r w:rsidRPr="004B3D8F">
        <w:rPr>
          <w:b/>
          <w:lang w:eastAsia="zh-TW"/>
        </w:rPr>
        <w:t xml:space="preserve">: </w:t>
      </w:r>
      <w:r>
        <w:rPr>
          <w:b/>
          <w:lang w:eastAsia="zh-TW"/>
        </w:rPr>
        <w:t>A DCI-to-PSSCH slot offset is always indicated in DCI scheduling a SL dynamic grant irrespectively of the DL-UL slot configuration.</w:t>
      </w:r>
    </w:p>
    <w:p w14:paraId="49787DB9" w14:textId="77777777" w:rsidR="006235C9" w:rsidRPr="00A21BB8" w:rsidRDefault="006235C9" w:rsidP="006235C9">
      <w:pPr>
        <w:jc w:val="both"/>
        <w:rPr>
          <w:b/>
          <w:lang w:eastAsia="zh-TW"/>
        </w:rPr>
      </w:pPr>
      <w:r w:rsidRPr="004B3D8F">
        <w:rPr>
          <w:b/>
          <w:lang w:eastAsia="zh-TW"/>
        </w:rPr>
        <w:t xml:space="preserve">Proposal 2: </w:t>
      </w:r>
      <w:r>
        <w:rPr>
          <w:b/>
          <w:lang w:eastAsia="zh-TW"/>
        </w:rPr>
        <w:t>The m</w:t>
      </w:r>
      <w:r w:rsidRPr="004B3D8F">
        <w:rPr>
          <w:b/>
          <w:lang w:eastAsia="zh-TW"/>
        </w:rPr>
        <w:t xml:space="preserve">inimum </w:t>
      </w:r>
      <w:r>
        <w:rPr>
          <w:b/>
          <w:lang w:eastAsia="zh-TW"/>
        </w:rPr>
        <w:t xml:space="preserve">DCI-to-PSSCH slot offset is </w:t>
      </w:r>
      <w:r w:rsidRPr="004B3D8F">
        <w:rPr>
          <w:b/>
          <w:lang w:eastAsia="zh-TW"/>
        </w:rPr>
        <w:t>more relaxed than Rel-15 PUSCH timing</w:t>
      </w:r>
      <w:r>
        <w:rPr>
          <w:b/>
          <w:lang w:eastAsia="zh-TW"/>
        </w:rPr>
        <w:t xml:space="preserve"> requirement N2, and depends on active SL numerology.</w:t>
      </w:r>
    </w:p>
    <w:p w14:paraId="203321F7" w14:textId="32011E15" w:rsidR="00E45099" w:rsidRPr="005F34E3" w:rsidRDefault="00E45099" w:rsidP="00E45099">
      <w:pPr>
        <w:jc w:val="both"/>
        <w:rPr>
          <w:b/>
          <w:lang w:eastAsia="zh-TW"/>
        </w:rPr>
      </w:pPr>
      <w:r>
        <w:rPr>
          <w:b/>
          <w:lang w:eastAsia="zh-TW"/>
        </w:rPr>
        <w:t>Proposal 3</w:t>
      </w:r>
      <w:r w:rsidRPr="004B3D8F">
        <w:rPr>
          <w:b/>
          <w:lang w:eastAsia="zh-TW"/>
        </w:rPr>
        <w:t xml:space="preserve">: </w:t>
      </w:r>
      <w:r w:rsidR="00FC32ED">
        <w:rPr>
          <w:b/>
          <w:lang w:eastAsia="zh-TW"/>
        </w:rPr>
        <w:t>Proposal 3</w:t>
      </w:r>
      <w:r w:rsidR="00FC32ED" w:rsidRPr="004B3D8F">
        <w:rPr>
          <w:b/>
          <w:lang w:eastAsia="zh-TW"/>
        </w:rPr>
        <w:t xml:space="preserve">: </w:t>
      </w:r>
      <w:r w:rsidR="00FC32ED">
        <w:rPr>
          <w:b/>
          <w:lang w:eastAsia="zh-TW"/>
        </w:rPr>
        <w:t>DCI signals a time gap between first and second transmissions in terms of absolute time values</w:t>
      </w:r>
      <w:r>
        <w:rPr>
          <w:b/>
          <w:lang w:eastAsia="zh-TW"/>
        </w:rPr>
        <w:t>.</w:t>
      </w:r>
    </w:p>
    <w:p w14:paraId="053776C4" w14:textId="77777777" w:rsidR="00E45099" w:rsidRDefault="00E45099" w:rsidP="00E45099">
      <w:pPr>
        <w:jc w:val="both"/>
        <w:rPr>
          <w:b/>
          <w:lang w:eastAsia="zh-TW"/>
        </w:rPr>
      </w:pPr>
      <w:r>
        <w:rPr>
          <w:b/>
          <w:lang w:eastAsia="zh-TW"/>
        </w:rPr>
        <w:t>Proposal 4</w:t>
      </w:r>
      <w:r w:rsidRPr="004B3D8F">
        <w:rPr>
          <w:b/>
          <w:lang w:eastAsia="zh-TW"/>
        </w:rPr>
        <w:t xml:space="preserve">: </w:t>
      </w:r>
      <w:r>
        <w:rPr>
          <w:b/>
          <w:lang w:eastAsia="zh-TW"/>
        </w:rPr>
        <w:t>Support SL-ACK-based early termination of blind re-transmission in SL dynamic grants.</w:t>
      </w:r>
    </w:p>
    <w:p w14:paraId="4A40C6F2" w14:textId="77777777" w:rsidR="00F432C4" w:rsidRDefault="00F432C4" w:rsidP="00F432C4">
      <w:pPr>
        <w:jc w:val="both"/>
        <w:rPr>
          <w:b/>
          <w:lang w:eastAsia="zh-TW"/>
        </w:rPr>
      </w:pPr>
      <w:r w:rsidRPr="007745EE">
        <w:rPr>
          <w:b/>
          <w:lang w:eastAsia="zh-TW"/>
        </w:rPr>
        <w:t xml:space="preserve">Proposal </w:t>
      </w:r>
      <w:r>
        <w:rPr>
          <w:b/>
          <w:lang w:eastAsia="zh-TW"/>
        </w:rPr>
        <w:t>5: The maximum number of configured grants is 12 on sidelink.</w:t>
      </w:r>
    </w:p>
    <w:p w14:paraId="6321015F" w14:textId="77777777" w:rsidR="00F432C4" w:rsidRDefault="00F432C4" w:rsidP="00F432C4">
      <w:pPr>
        <w:jc w:val="both"/>
        <w:rPr>
          <w:b/>
          <w:lang w:eastAsia="ko-KR"/>
        </w:rPr>
      </w:pPr>
      <w:r w:rsidRPr="008939C9">
        <w:rPr>
          <w:b/>
          <w:lang w:eastAsia="zh-TW"/>
        </w:rPr>
        <w:t xml:space="preserve">Proposal </w:t>
      </w:r>
      <w:r>
        <w:rPr>
          <w:b/>
          <w:lang w:eastAsia="zh-TW"/>
        </w:rPr>
        <w:t>6</w:t>
      </w:r>
      <w:r w:rsidRPr="008939C9">
        <w:rPr>
          <w:b/>
          <w:lang w:eastAsia="ko-KR"/>
        </w:rPr>
        <w:t xml:space="preserve">: </w:t>
      </w:r>
      <w:r>
        <w:rPr>
          <w:b/>
          <w:lang w:eastAsia="ko-KR"/>
        </w:rPr>
        <w:t>Joint activation/release by single DCI is supported for Type-2 configured grants</w:t>
      </w:r>
      <w:r w:rsidRPr="008939C9">
        <w:rPr>
          <w:b/>
          <w:lang w:eastAsia="ko-KR"/>
        </w:rPr>
        <w:t>.</w:t>
      </w:r>
    </w:p>
    <w:p w14:paraId="2C2AE3A2" w14:textId="77777777" w:rsidR="00F432C4" w:rsidRDefault="00F432C4" w:rsidP="00F432C4">
      <w:pPr>
        <w:jc w:val="both"/>
        <w:rPr>
          <w:b/>
          <w:lang w:eastAsia="ko-KR"/>
        </w:rPr>
      </w:pPr>
      <w:r w:rsidRPr="008939C9">
        <w:rPr>
          <w:b/>
          <w:lang w:eastAsia="zh-TW"/>
        </w:rPr>
        <w:t xml:space="preserve">Proposal </w:t>
      </w:r>
      <w:r>
        <w:rPr>
          <w:b/>
          <w:lang w:eastAsia="zh-TW"/>
        </w:rPr>
        <w:t>7</w:t>
      </w:r>
      <w:r w:rsidRPr="008939C9">
        <w:rPr>
          <w:b/>
          <w:lang w:eastAsia="ko-KR"/>
        </w:rPr>
        <w:t xml:space="preserve">: </w:t>
      </w:r>
      <w:r>
        <w:rPr>
          <w:b/>
          <w:lang w:eastAsia="ko-KR"/>
        </w:rPr>
        <w:t xml:space="preserve">Both PSSCH and PSCCH are transmitted on configured grant resources. </w:t>
      </w:r>
    </w:p>
    <w:p w14:paraId="15035E8B" w14:textId="77777777" w:rsidR="00F432C4" w:rsidRPr="00E77E36" w:rsidRDefault="00F432C4" w:rsidP="00F432C4">
      <w:pPr>
        <w:jc w:val="both"/>
        <w:rPr>
          <w:lang w:val="en-GB" w:eastAsia="zh-TW"/>
        </w:rPr>
      </w:pPr>
      <w:r w:rsidRPr="008939C9">
        <w:rPr>
          <w:b/>
          <w:lang w:eastAsia="zh-TW"/>
        </w:rPr>
        <w:lastRenderedPageBreak/>
        <w:t xml:space="preserve">Proposal </w:t>
      </w:r>
      <w:r>
        <w:rPr>
          <w:b/>
          <w:lang w:eastAsia="zh-TW"/>
        </w:rPr>
        <w:t>8</w:t>
      </w:r>
      <w:r w:rsidRPr="008939C9">
        <w:rPr>
          <w:b/>
          <w:lang w:eastAsia="ko-KR"/>
        </w:rPr>
        <w:t xml:space="preserve">: </w:t>
      </w:r>
      <w:r>
        <w:rPr>
          <w:b/>
          <w:lang w:eastAsia="ko-KR"/>
        </w:rPr>
        <w:t xml:space="preserve">SL-HARQ feedback is transmitted on PUCCH resources according to the timing indicated in DCI. Multiplexing with UL-SCH is supported when SL-HARQ timing overlaps with PUSCH time. </w:t>
      </w:r>
    </w:p>
    <w:p w14:paraId="5B3A30EB" w14:textId="77777777" w:rsidR="003C0A29" w:rsidRDefault="003C0A29" w:rsidP="003C0A29">
      <w:pPr>
        <w:spacing w:after="0"/>
        <w:jc w:val="both"/>
        <w:rPr>
          <w:b/>
          <w:lang w:eastAsia="ko-KR"/>
        </w:rPr>
      </w:pPr>
      <w:r w:rsidRPr="008939C9">
        <w:rPr>
          <w:b/>
          <w:lang w:eastAsia="zh-TW"/>
        </w:rPr>
        <w:t xml:space="preserve">Proposal </w:t>
      </w:r>
      <w:r>
        <w:rPr>
          <w:b/>
          <w:lang w:eastAsia="zh-TW"/>
        </w:rPr>
        <w:t>9</w:t>
      </w:r>
      <w:r w:rsidRPr="008939C9">
        <w:rPr>
          <w:b/>
          <w:lang w:eastAsia="ko-KR"/>
        </w:rPr>
        <w:t xml:space="preserve">: </w:t>
      </w:r>
      <w:r>
        <w:rPr>
          <w:b/>
          <w:lang w:eastAsia="ko-KR"/>
        </w:rPr>
        <w:t>Adopt the following UE behavior regarding the content of SL-HARQ feedback on PUCCH:</w:t>
      </w:r>
    </w:p>
    <w:p w14:paraId="62737DFD" w14:textId="77777777" w:rsidR="003C0A29" w:rsidRDefault="003C0A29" w:rsidP="003C0A29">
      <w:pPr>
        <w:pStyle w:val="ListParagraph"/>
        <w:numPr>
          <w:ilvl w:val="0"/>
          <w:numId w:val="45"/>
        </w:numPr>
        <w:spacing w:after="0"/>
        <w:jc w:val="both"/>
        <w:rPr>
          <w:b/>
          <w:lang w:eastAsia="ko-KR"/>
        </w:rPr>
      </w:pPr>
      <w:r>
        <w:rPr>
          <w:b/>
          <w:lang w:eastAsia="ko-KR"/>
        </w:rPr>
        <w:t>In case of ACK/NACK feedback on PSFCH (i.e., groupcast option-2, or unicast), UE sends HARQ-NACK on PUCCH when no HARQ feedback is received on PSFCH.</w:t>
      </w:r>
    </w:p>
    <w:p w14:paraId="03B52BDB" w14:textId="77777777" w:rsidR="003C0A29" w:rsidRPr="00397654" w:rsidRDefault="003C0A29" w:rsidP="003C0A29">
      <w:pPr>
        <w:pStyle w:val="ListParagraph"/>
        <w:numPr>
          <w:ilvl w:val="0"/>
          <w:numId w:val="45"/>
        </w:numPr>
        <w:jc w:val="both"/>
        <w:rPr>
          <w:b/>
          <w:lang w:eastAsia="ko-KR"/>
        </w:rPr>
      </w:pPr>
      <w:r>
        <w:rPr>
          <w:b/>
          <w:lang w:eastAsia="ko-KR"/>
        </w:rPr>
        <w:t>In case of NACK-only feedback on PSFCH (i.e., groupcast option-1), UE sends HARQ-ACK on PUCCH when no NACK is received on PSFCH.</w:t>
      </w:r>
    </w:p>
    <w:p w14:paraId="51B6028C" w14:textId="77777777" w:rsidR="00F432C4" w:rsidRPr="009142A1" w:rsidRDefault="00F432C4" w:rsidP="00F432C4">
      <w:pPr>
        <w:jc w:val="both"/>
        <w:rPr>
          <w:b/>
          <w:lang w:eastAsia="ko-KR"/>
        </w:rPr>
      </w:pPr>
      <w:r w:rsidRPr="008939C9">
        <w:rPr>
          <w:b/>
          <w:lang w:eastAsia="zh-TW"/>
        </w:rPr>
        <w:t xml:space="preserve">Proposal </w:t>
      </w:r>
      <w:r>
        <w:rPr>
          <w:b/>
          <w:lang w:eastAsia="zh-TW"/>
        </w:rPr>
        <w:t>10</w:t>
      </w:r>
      <w:r w:rsidRPr="008939C9">
        <w:rPr>
          <w:b/>
          <w:lang w:eastAsia="ko-KR"/>
        </w:rPr>
        <w:t xml:space="preserve">: </w:t>
      </w:r>
      <w:r>
        <w:rPr>
          <w:b/>
          <w:lang w:eastAsia="ko-KR"/>
        </w:rPr>
        <w:t xml:space="preserve">Support ACK-based early termination for configured grants and dynamic grants. </w:t>
      </w:r>
    </w:p>
    <w:p w14:paraId="142B06F1" w14:textId="0FE1E2CD" w:rsidR="00F432C4" w:rsidRPr="00F432C4" w:rsidRDefault="00F432C4" w:rsidP="00964DBA">
      <w:pPr>
        <w:pStyle w:val="Header"/>
        <w:tabs>
          <w:tab w:val="center" w:pos="4536"/>
          <w:tab w:val="right" w:pos="8280"/>
          <w:tab w:val="left" w:pos="9498"/>
          <w:tab w:val="right" w:pos="9781"/>
        </w:tabs>
        <w:spacing w:after="240"/>
        <w:ind w:right="-57"/>
        <w:jc w:val="both"/>
        <w:rPr>
          <w:rFonts w:ascii="Times New Roman" w:hAnsi="Times New Roman"/>
          <w:noProof w:val="0"/>
          <w:sz w:val="20"/>
          <w:lang w:val="en-US" w:eastAsia="zh-TW"/>
        </w:rPr>
      </w:pPr>
      <w:r>
        <w:rPr>
          <w:rFonts w:ascii="Times New Roman" w:hAnsi="Times New Roman"/>
          <w:noProof w:val="0"/>
          <w:sz w:val="20"/>
          <w:lang w:val="en-US" w:eastAsia="zh-TW"/>
        </w:rPr>
        <w:t>Proposal 11</w:t>
      </w:r>
      <w:r w:rsidRPr="00BB336A">
        <w:rPr>
          <w:rFonts w:ascii="Times New Roman" w:hAnsi="Times New Roman"/>
          <w:noProof w:val="0"/>
          <w:sz w:val="20"/>
          <w:lang w:val="en-US" w:eastAsia="zh-TW"/>
        </w:rPr>
        <w:t xml:space="preserve">: </w:t>
      </w:r>
      <w:r w:rsidR="00964DBA">
        <w:rPr>
          <w:rFonts w:ascii="Times New Roman" w:hAnsi="Times New Roman"/>
          <w:noProof w:val="0"/>
          <w:sz w:val="20"/>
          <w:lang w:val="en-US" w:eastAsia="zh-TW"/>
        </w:rPr>
        <w:t>Mode-1 DCI payload size is matched to existing DCI format 0_0/1_0 size by zero padding.</w:t>
      </w:r>
    </w:p>
    <w:p w14:paraId="74890205" w14:textId="77777777" w:rsidR="00F432C4" w:rsidRDefault="00F432C4" w:rsidP="00F432C4">
      <w:pPr>
        <w:jc w:val="both"/>
        <w:rPr>
          <w:b/>
          <w:lang w:eastAsia="zh-TW"/>
        </w:rPr>
      </w:pPr>
      <w:r w:rsidRPr="007745EE">
        <w:rPr>
          <w:b/>
          <w:lang w:eastAsia="zh-TW"/>
        </w:rPr>
        <w:t xml:space="preserve">Proposal </w:t>
      </w:r>
      <w:r>
        <w:rPr>
          <w:b/>
          <w:lang w:eastAsia="zh-TW"/>
        </w:rPr>
        <w:t>12</w:t>
      </w:r>
      <w:r w:rsidRPr="007745EE">
        <w:rPr>
          <w:b/>
          <w:lang w:eastAsia="zh-TW"/>
        </w:rPr>
        <w:t xml:space="preserve">: </w:t>
      </w:r>
      <w:r>
        <w:rPr>
          <w:b/>
          <w:lang w:eastAsia="zh-TW"/>
        </w:rPr>
        <w:t>A 3-bit carrier indicator field is used for cross-carrier scheduling.</w:t>
      </w:r>
    </w:p>
    <w:p w14:paraId="35272203" w14:textId="77777777" w:rsidR="00F432C4" w:rsidRDefault="00F432C4" w:rsidP="00F432C4">
      <w:pPr>
        <w:jc w:val="both"/>
        <w:rPr>
          <w:b/>
          <w:lang w:eastAsia="zh-TW"/>
        </w:rPr>
      </w:pPr>
      <w:r w:rsidRPr="007745EE">
        <w:rPr>
          <w:b/>
          <w:lang w:eastAsia="zh-TW"/>
        </w:rPr>
        <w:t xml:space="preserve">Proposal </w:t>
      </w:r>
      <w:r>
        <w:rPr>
          <w:b/>
          <w:lang w:eastAsia="zh-TW"/>
        </w:rPr>
        <w:t>13</w:t>
      </w:r>
      <w:r w:rsidRPr="007745EE">
        <w:rPr>
          <w:b/>
          <w:lang w:eastAsia="zh-TW"/>
        </w:rPr>
        <w:t xml:space="preserve">: </w:t>
      </w:r>
      <w:r>
        <w:rPr>
          <w:b/>
          <w:lang w:eastAsia="zh-TW"/>
        </w:rPr>
        <w:t xml:space="preserve">DCI includes a L1 destination ID field. </w:t>
      </w:r>
    </w:p>
    <w:p w14:paraId="50F3087C" w14:textId="77777777" w:rsidR="00F432C4" w:rsidRDefault="00F432C4" w:rsidP="00F432C4">
      <w:pPr>
        <w:jc w:val="both"/>
        <w:rPr>
          <w:b/>
          <w:lang w:eastAsia="zh-TW"/>
        </w:rPr>
      </w:pPr>
      <w:r w:rsidRPr="007745EE">
        <w:rPr>
          <w:b/>
          <w:lang w:eastAsia="zh-TW"/>
        </w:rPr>
        <w:t xml:space="preserve">Proposal </w:t>
      </w:r>
      <w:r>
        <w:rPr>
          <w:b/>
          <w:lang w:eastAsia="zh-TW"/>
        </w:rPr>
        <w:t>14: No explicit DCI field for t</w:t>
      </w:r>
      <w:r w:rsidRPr="00A9708C">
        <w:rPr>
          <w:b/>
          <w:lang w:eastAsia="zh-TW"/>
        </w:rPr>
        <w:t>ransmission</w:t>
      </w:r>
      <w:r>
        <w:rPr>
          <w:b/>
          <w:lang w:eastAsia="zh-TW"/>
        </w:rPr>
        <w:t>/cast</w:t>
      </w:r>
      <w:r w:rsidRPr="00A9708C">
        <w:rPr>
          <w:b/>
          <w:lang w:eastAsia="zh-TW"/>
        </w:rPr>
        <w:t xml:space="preserve"> type</w:t>
      </w:r>
      <w:r>
        <w:rPr>
          <w:b/>
          <w:lang w:eastAsia="zh-TW"/>
        </w:rPr>
        <w:t>. Transmission type is derived by UE implicitly based on L1 destination ID.</w:t>
      </w:r>
    </w:p>
    <w:p w14:paraId="4AAFE909" w14:textId="77777777" w:rsidR="00F432C4" w:rsidRDefault="00F432C4" w:rsidP="00F432C4">
      <w:pPr>
        <w:jc w:val="both"/>
        <w:rPr>
          <w:b/>
          <w:lang w:eastAsia="zh-TW"/>
        </w:rPr>
      </w:pPr>
      <w:r w:rsidRPr="007745EE">
        <w:rPr>
          <w:b/>
          <w:lang w:eastAsia="zh-TW"/>
        </w:rPr>
        <w:t xml:space="preserve">Proposal </w:t>
      </w:r>
      <w:r>
        <w:rPr>
          <w:b/>
          <w:lang w:eastAsia="zh-TW"/>
        </w:rPr>
        <w:t xml:space="preserve">15: DCI indicates PSSCH frequency resources, and the time gap information between initial transmission and re-transmission. No explicit DCI field for PSCCH resource indication. </w:t>
      </w:r>
    </w:p>
    <w:p w14:paraId="280E6CD7" w14:textId="77777777" w:rsidR="00C30B98" w:rsidRDefault="00C30B98" w:rsidP="00C30B98">
      <w:pPr>
        <w:jc w:val="both"/>
        <w:rPr>
          <w:b/>
          <w:lang w:eastAsia="zh-TW"/>
        </w:rPr>
      </w:pPr>
      <w:r w:rsidRPr="007745EE">
        <w:rPr>
          <w:b/>
          <w:lang w:eastAsia="zh-TW"/>
        </w:rPr>
        <w:t xml:space="preserve">Proposal </w:t>
      </w:r>
      <w:r>
        <w:rPr>
          <w:b/>
          <w:lang w:eastAsia="zh-TW"/>
        </w:rPr>
        <w:t>16: An explicit DCI field is introduced to signal the number of repetitions per same TB only if more than 2 blind repetitions are supported by single DCI for the same TB. If up to 2 blind repetitions are supported, no explicit indication needed for repetitions number.</w:t>
      </w:r>
    </w:p>
    <w:p w14:paraId="1AC708DA" w14:textId="1E82371D" w:rsidR="00F432C4" w:rsidRDefault="00F432C4" w:rsidP="00F432C4">
      <w:pPr>
        <w:jc w:val="both"/>
        <w:rPr>
          <w:b/>
          <w:lang w:eastAsia="zh-TW"/>
        </w:rPr>
      </w:pPr>
      <w:r w:rsidRPr="007745EE">
        <w:rPr>
          <w:b/>
          <w:lang w:eastAsia="zh-TW"/>
        </w:rPr>
        <w:t xml:space="preserve">Proposal </w:t>
      </w:r>
      <w:r>
        <w:rPr>
          <w:b/>
          <w:lang w:eastAsia="zh-TW"/>
        </w:rPr>
        <w:t>17</w:t>
      </w:r>
      <w:r w:rsidRPr="007745EE">
        <w:rPr>
          <w:b/>
          <w:lang w:eastAsia="zh-TW"/>
        </w:rPr>
        <w:t xml:space="preserve">: </w:t>
      </w:r>
      <w:r w:rsidR="000D26D5">
        <w:rPr>
          <w:b/>
          <w:lang w:eastAsia="zh-TW"/>
        </w:rPr>
        <w:t>MCS is not signaled in DCI</w:t>
      </w:r>
      <w:r>
        <w:rPr>
          <w:b/>
          <w:lang w:eastAsia="zh-TW"/>
        </w:rPr>
        <w:t xml:space="preserve">. </w:t>
      </w:r>
    </w:p>
    <w:p w14:paraId="2D8BD90B" w14:textId="77777777" w:rsidR="00843AF4" w:rsidRDefault="00843AF4" w:rsidP="00843AF4">
      <w:pPr>
        <w:jc w:val="both"/>
        <w:rPr>
          <w:b/>
          <w:lang w:eastAsia="zh-TW"/>
        </w:rPr>
      </w:pPr>
      <w:r w:rsidRPr="007745EE">
        <w:rPr>
          <w:b/>
          <w:lang w:eastAsia="zh-TW"/>
        </w:rPr>
        <w:t xml:space="preserve">Proposal </w:t>
      </w:r>
      <w:r>
        <w:rPr>
          <w:b/>
          <w:lang w:eastAsia="zh-TW"/>
        </w:rPr>
        <w:t xml:space="preserve">18: A 1-bit field is included in DCI to enable/disable SL-HARQ feedback. </w:t>
      </w:r>
    </w:p>
    <w:p w14:paraId="6BB4EC46" w14:textId="77777777" w:rsidR="00843AF4" w:rsidRDefault="00843AF4" w:rsidP="00843AF4">
      <w:pPr>
        <w:jc w:val="both"/>
        <w:rPr>
          <w:b/>
          <w:lang w:eastAsia="zh-TW"/>
        </w:rPr>
      </w:pPr>
      <w:r w:rsidRPr="007745EE">
        <w:rPr>
          <w:b/>
          <w:lang w:eastAsia="zh-TW"/>
        </w:rPr>
        <w:t xml:space="preserve">Proposal </w:t>
      </w:r>
      <w:r>
        <w:rPr>
          <w:b/>
          <w:lang w:eastAsia="zh-TW"/>
        </w:rPr>
        <w:t xml:space="preserve">19: Mode-1 DCI includes a 2-bit PDCCH-to-PSSCH time offset field. </w:t>
      </w:r>
    </w:p>
    <w:p w14:paraId="1ECB5CAD" w14:textId="77777777" w:rsidR="00843AF4" w:rsidRPr="00A97B50" w:rsidRDefault="00843AF4" w:rsidP="00843AF4">
      <w:pPr>
        <w:jc w:val="both"/>
        <w:rPr>
          <w:b/>
          <w:lang w:eastAsia="zh-TW"/>
        </w:rPr>
      </w:pPr>
      <w:r w:rsidRPr="007745EE">
        <w:rPr>
          <w:b/>
          <w:lang w:eastAsia="zh-TW"/>
        </w:rPr>
        <w:t xml:space="preserve">Proposal </w:t>
      </w:r>
      <w:r>
        <w:rPr>
          <w:b/>
          <w:lang w:eastAsia="zh-TW"/>
        </w:rPr>
        <w:t>20: A 4-bit activation-ID field is included in Type-2 configured grant activation/release DCI.</w:t>
      </w:r>
    </w:p>
    <w:p w14:paraId="3DD13A3E" w14:textId="77777777" w:rsidR="00843AF4" w:rsidRPr="00963E7C" w:rsidRDefault="00843AF4" w:rsidP="00843AF4">
      <w:pPr>
        <w:jc w:val="both"/>
        <w:rPr>
          <w:b/>
          <w:lang w:eastAsia="zh-TW"/>
        </w:rPr>
      </w:pPr>
      <w:r w:rsidRPr="007745EE">
        <w:rPr>
          <w:b/>
          <w:lang w:eastAsia="zh-TW"/>
        </w:rPr>
        <w:t xml:space="preserve">Proposal </w:t>
      </w:r>
      <w:r>
        <w:rPr>
          <w:b/>
          <w:lang w:eastAsia="zh-TW"/>
        </w:rPr>
        <w:t>21: A 1-bit activation/release indicator field is used for Type-2 configured grant activation/release.</w:t>
      </w:r>
    </w:p>
    <w:p w14:paraId="3DB8D60A" w14:textId="77777777" w:rsidR="00843AF4" w:rsidRDefault="00843AF4" w:rsidP="00843AF4">
      <w:pPr>
        <w:jc w:val="both"/>
        <w:rPr>
          <w:b/>
          <w:lang w:eastAsia="ko-KR"/>
        </w:rPr>
      </w:pPr>
      <w:r>
        <w:rPr>
          <w:b/>
          <w:lang w:eastAsia="zh-TW"/>
        </w:rPr>
        <w:t>Proposal 22</w:t>
      </w:r>
      <w:r w:rsidRPr="00BB336A">
        <w:rPr>
          <w:b/>
          <w:lang w:eastAsia="ko-KR"/>
        </w:rPr>
        <w:t xml:space="preserve">: </w:t>
      </w:r>
      <w:r>
        <w:rPr>
          <w:b/>
          <w:lang w:eastAsia="ko-KR"/>
        </w:rPr>
        <w:t>Only UL resources are shared with SL</w:t>
      </w:r>
      <w:r w:rsidRPr="00BB336A">
        <w:rPr>
          <w:b/>
          <w:lang w:eastAsia="ko-KR"/>
        </w:rPr>
        <w:t>.</w:t>
      </w:r>
      <w:r>
        <w:rPr>
          <w:b/>
          <w:lang w:eastAsia="ko-KR"/>
        </w:rPr>
        <w:t xml:space="preserve"> In TDD, only UL symbols configured in cell-specific SIB messages are allowed in NR V2X shared spectrum.</w:t>
      </w:r>
    </w:p>
    <w:p w14:paraId="27476785" w14:textId="77777777" w:rsidR="00843AF4" w:rsidRDefault="00843AF4" w:rsidP="00843AF4">
      <w:pPr>
        <w:jc w:val="both"/>
        <w:rPr>
          <w:b/>
          <w:lang w:eastAsia="ko-KR"/>
        </w:rPr>
      </w:pPr>
      <w:r>
        <w:rPr>
          <w:b/>
          <w:lang w:eastAsia="zh-TW"/>
        </w:rPr>
        <w:t>Proposal 23</w:t>
      </w:r>
      <w:r w:rsidRPr="00BB336A">
        <w:rPr>
          <w:b/>
          <w:lang w:eastAsia="ko-KR"/>
        </w:rPr>
        <w:t xml:space="preserve">: </w:t>
      </w:r>
      <w:r>
        <w:rPr>
          <w:b/>
          <w:lang w:eastAsia="ko-KR"/>
        </w:rPr>
        <w:t xml:space="preserve">NR V2X assistance reports include similar traffic pattern information, UE geographical location, and sensing and congestion metrics, as in LTE V2X. No additional information reports needed in Rel-16. </w:t>
      </w:r>
    </w:p>
    <w:p w14:paraId="154F2800" w14:textId="77777777" w:rsidR="00843AF4" w:rsidRDefault="00843AF4" w:rsidP="00843AF4">
      <w:pPr>
        <w:rPr>
          <w:b/>
          <w:lang w:eastAsia="ko-KR"/>
        </w:rPr>
      </w:pPr>
      <w:r>
        <w:rPr>
          <w:b/>
          <w:lang w:eastAsia="zh-TW"/>
        </w:rPr>
        <w:t>Proposal 24</w:t>
      </w:r>
      <w:r w:rsidRPr="00BB336A">
        <w:rPr>
          <w:b/>
          <w:lang w:eastAsia="ko-KR"/>
        </w:rPr>
        <w:t xml:space="preserve">: </w:t>
      </w:r>
      <w:r>
        <w:rPr>
          <w:b/>
          <w:lang w:eastAsia="ko-KR"/>
        </w:rPr>
        <w:t>LTE SIB message conveying NR V2X should also broadcast SFI. Details are up to RAN2.</w:t>
      </w:r>
    </w:p>
    <w:p w14:paraId="325B52EC" w14:textId="28E0A0F9" w:rsidR="00F432C4" w:rsidRPr="00235F52" w:rsidRDefault="00B46A94" w:rsidP="00843AF4">
      <w:pPr>
        <w:jc w:val="both"/>
        <w:rPr>
          <w:b/>
          <w:lang w:eastAsia="zh-TW"/>
        </w:rPr>
      </w:pPr>
      <w:r>
        <w:rPr>
          <w:b/>
          <w:lang w:eastAsia="zh-TW"/>
        </w:rPr>
        <w:t>Proposal 25</w:t>
      </w:r>
      <w:r w:rsidR="00843AF4" w:rsidRPr="006C0D3B">
        <w:rPr>
          <w:b/>
          <w:lang w:eastAsia="zh-TW"/>
        </w:rPr>
        <w:t xml:space="preserve">: </w:t>
      </w:r>
      <w:r w:rsidR="00843AF4" w:rsidRPr="00814184">
        <w:rPr>
          <w:b/>
          <w:lang w:eastAsia="zh-TW"/>
        </w:rPr>
        <w:t>HARQ f</w:t>
      </w:r>
      <w:r w:rsidR="00843AF4">
        <w:rPr>
          <w:b/>
          <w:lang w:eastAsia="zh-TW"/>
        </w:rPr>
        <w:t xml:space="preserve">eedback on PSFCH can be enabled or </w:t>
      </w:r>
      <w:r w:rsidR="00843AF4" w:rsidRPr="00814184">
        <w:rPr>
          <w:b/>
          <w:lang w:eastAsia="zh-TW"/>
        </w:rPr>
        <w:t>disabled semi-statically by higher-layer signaling via LTE Uu. S</w:t>
      </w:r>
      <w:r w:rsidR="00843AF4">
        <w:rPr>
          <w:b/>
          <w:lang w:eastAsia="zh-TW"/>
        </w:rPr>
        <w:t>ignaling details are up to RAN2</w:t>
      </w:r>
      <w:r w:rsidR="00843AF4" w:rsidRPr="00C45AD4">
        <w:rPr>
          <w:b/>
          <w:lang w:eastAsia="zh-TW"/>
        </w:rPr>
        <w:t>.</w:t>
      </w:r>
    </w:p>
    <w:p w14:paraId="73B22FB2" w14:textId="77777777" w:rsidR="002D44AF" w:rsidRPr="005358E1" w:rsidRDefault="002D44AF" w:rsidP="002D44AF">
      <w:pPr>
        <w:pStyle w:val="Heading1"/>
        <w:rPr>
          <w:rFonts w:cs="Arial"/>
          <w:lang w:val="en-US"/>
        </w:rPr>
      </w:pPr>
      <w:r w:rsidRPr="005358E1">
        <w:rPr>
          <w:rFonts w:cs="Arial"/>
          <w:lang w:val="en-US" w:eastAsia="zh-TW"/>
        </w:rPr>
        <w:t>References</w:t>
      </w:r>
    </w:p>
    <w:p w14:paraId="3F042858" w14:textId="4F65DB25" w:rsidR="004E4ED5" w:rsidRDefault="00DB5A22" w:rsidP="00FB308C">
      <w:pPr>
        <w:numPr>
          <w:ilvl w:val="0"/>
          <w:numId w:val="2"/>
        </w:numPr>
      </w:pPr>
      <w:r>
        <w:t>Chairman’s notes</w:t>
      </w:r>
      <w:r w:rsidR="00485D53">
        <w:t>, RAN1#98</w:t>
      </w:r>
      <w:r w:rsidR="00F37023">
        <w:t>bis</w:t>
      </w:r>
      <w:r w:rsidR="004E4ED5">
        <w:t xml:space="preserve">, </w:t>
      </w:r>
      <w:r w:rsidR="00FB308C" w:rsidRPr="00FB308C">
        <w:t>Chongqing, China</w:t>
      </w:r>
      <w:r w:rsidR="004E4ED5">
        <w:t xml:space="preserve">, </w:t>
      </w:r>
      <w:r w:rsidR="00F37023">
        <w:t>October</w:t>
      </w:r>
      <w:r w:rsidR="004E4ED5">
        <w:t xml:space="preserve"> 2019.</w:t>
      </w:r>
      <w:r w:rsidR="00696839">
        <w:t xml:space="preserve"> </w:t>
      </w:r>
    </w:p>
    <w:p w14:paraId="388C46BA" w14:textId="1EFDF883" w:rsidR="00B658A9" w:rsidRPr="00BB336A" w:rsidRDefault="00B658A9" w:rsidP="00B658A9">
      <w:pPr>
        <w:numPr>
          <w:ilvl w:val="0"/>
          <w:numId w:val="2"/>
        </w:numPr>
      </w:pPr>
      <w:r>
        <w:t>3GPP TR38.885, V16.0.0, “</w:t>
      </w:r>
      <w:r w:rsidRPr="000F27A2">
        <w:t>Study on NR Vehicle-to-Everything (V2X)</w:t>
      </w:r>
      <w:r>
        <w:t>”, March 2019.</w:t>
      </w:r>
    </w:p>
    <w:sectPr w:rsidR="00B658A9" w:rsidRPr="00BB336A"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A4BFC8" w14:textId="77777777" w:rsidR="00273405" w:rsidRDefault="00273405">
      <w:r>
        <w:separator/>
      </w:r>
    </w:p>
  </w:endnote>
  <w:endnote w:type="continuationSeparator" w:id="0">
    <w:p w14:paraId="3584B751" w14:textId="77777777" w:rsidR="00273405" w:rsidRDefault="00273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FB67DE" w14:textId="77777777" w:rsidR="00273405" w:rsidRDefault="00273405">
      <w:r>
        <w:separator/>
      </w:r>
    </w:p>
  </w:footnote>
  <w:footnote w:type="continuationSeparator" w:id="0">
    <w:p w14:paraId="6C589FD8" w14:textId="77777777" w:rsidR="00273405" w:rsidRDefault="002734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1237A"/>
    <w:multiLevelType w:val="hybridMultilevel"/>
    <w:tmpl w:val="6E7E7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DA2549"/>
    <w:multiLevelType w:val="hybridMultilevel"/>
    <w:tmpl w:val="71727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CA70C7"/>
    <w:multiLevelType w:val="hybridMultilevel"/>
    <w:tmpl w:val="343AE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ED207D"/>
    <w:multiLevelType w:val="hybridMultilevel"/>
    <w:tmpl w:val="6BA295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87B0D5C"/>
    <w:multiLevelType w:val="hybridMultilevel"/>
    <w:tmpl w:val="F6608C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9BB0344"/>
    <w:multiLevelType w:val="hybridMultilevel"/>
    <w:tmpl w:val="47FC2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0E1BF2"/>
    <w:multiLevelType w:val="hybridMultilevel"/>
    <w:tmpl w:val="8382A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5B2BF2"/>
    <w:multiLevelType w:val="hybridMultilevel"/>
    <w:tmpl w:val="CC3494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751DFA"/>
    <w:multiLevelType w:val="hybridMultilevel"/>
    <w:tmpl w:val="57220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85708CD"/>
    <w:multiLevelType w:val="hybridMultilevel"/>
    <w:tmpl w:val="765E79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F90C2C"/>
    <w:multiLevelType w:val="hybridMultilevel"/>
    <w:tmpl w:val="44A00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A024C"/>
    <w:multiLevelType w:val="hybridMultilevel"/>
    <w:tmpl w:val="FE4AE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A72041"/>
    <w:multiLevelType w:val="hybridMultilevel"/>
    <w:tmpl w:val="3F109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94786C"/>
    <w:multiLevelType w:val="hybridMultilevel"/>
    <w:tmpl w:val="4A120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C81E74"/>
    <w:multiLevelType w:val="hybridMultilevel"/>
    <w:tmpl w:val="50F07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20" w15:restartNumberingAfterBreak="0">
    <w:nsid w:val="2BB208AB"/>
    <w:multiLevelType w:val="hybridMultilevel"/>
    <w:tmpl w:val="6D6C4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135E2"/>
    <w:multiLevelType w:val="hybridMultilevel"/>
    <w:tmpl w:val="C2F4BE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B30BCC"/>
    <w:multiLevelType w:val="hybridMultilevel"/>
    <w:tmpl w:val="CF266C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3DC904AF"/>
    <w:multiLevelType w:val="hybridMultilevel"/>
    <w:tmpl w:val="AF5A7F0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D0731D"/>
    <w:multiLevelType w:val="hybridMultilevel"/>
    <w:tmpl w:val="378E91EA"/>
    <w:lvl w:ilvl="0" w:tplc="893AE91E">
      <w:start w:val="1"/>
      <w:numFmt w:val="bullet"/>
      <w:lvlText w:val=""/>
      <w:lvlJc w:val="left"/>
      <w:pPr>
        <w:tabs>
          <w:tab w:val="num" w:pos="720"/>
        </w:tabs>
        <w:ind w:left="720" w:hanging="360"/>
      </w:pPr>
      <w:rPr>
        <w:rFonts w:ascii="Wingdings" w:hAnsi="Wingdings" w:hint="default"/>
      </w:rPr>
    </w:lvl>
    <w:lvl w:ilvl="1" w:tplc="A11ACA52">
      <w:start w:val="1"/>
      <w:numFmt w:val="bullet"/>
      <w:lvlText w:val=""/>
      <w:lvlJc w:val="left"/>
      <w:pPr>
        <w:tabs>
          <w:tab w:val="num" w:pos="1440"/>
        </w:tabs>
        <w:ind w:left="1440" w:hanging="360"/>
      </w:pPr>
      <w:rPr>
        <w:rFonts w:ascii="Wingdings" w:hAnsi="Wingdings" w:hint="default"/>
      </w:rPr>
    </w:lvl>
    <w:lvl w:ilvl="2" w:tplc="51E64316">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72300622">
      <w:start w:val="2"/>
      <w:numFmt w:val="bullet"/>
      <w:lvlText w:val=""/>
      <w:lvlJc w:val="left"/>
      <w:pPr>
        <w:ind w:left="3600" w:hanging="360"/>
      </w:pPr>
      <w:rPr>
        <w:rFonts w:ascii="Wingdings" w:eastAsia="PMingLiU" w:hAnsi="Wingdings" w:cs="Arial" w:hint="default"/>
      </w:rPr>
    </w:lvl>
    <w:lvl w:ilvl="5" w:tplc="3F3C5676">
      <w:start w:val="1"/>
      <w:numFmt w:val="bullet"/>
      <w:lvlText w:val=""/>
      <w:lvlJc w:val="left"/>
      <w:pPr>
        <w:tabs>
          <w:tab w:val="num" w:pos="4320"/>
        </w:tabs>
        <w:ind w:left="4320" w:hanging="360"/>
      </w:pPr>
      <w:rPr>
        <w:rFonts w:ascii="Wingdings" w:hAnsi="Wingdings" w:hint="default"/>
      </w:rPr>
    </w:lvl>
    <w:lvl w:ilvl="6" w:tplc="3DDA2F22" w:tentative="1">
      <w:start w:val="1"/>
      <w:numFmt w:val="bullet"/>
      <w:lvlText w:val=""/>
      <w:lvlJc w:val="left"/>
      <w:pPr>
        <w:tabs>
          <w:tab w:val="num" w:pos="5040"/>
        </w:tabs>
        <w:ind w:left="5040" w:hanging="360"/>
      </w:pPr>
      <w:rPr>
        <w:rFonts w:ascii="Wingdings" w:hAnsi="Wingdings" w:hint="default"/>
      </w:rPr>
    </w:lvl>
    <w:lvl w:ilvl="7" w:tplc="708C38A2" w:tentative="1">
      <w:start w:val="1"/>
      <w:numFmt w:val="bullet"/>
      <w:lvlText w:val=""/>
      <w:lvlJc w:val="left"/>
      <w:pPr>
        <w:tabs>
          <w:tab w:val="num" w:pos="5760"/>
        </w:tabs>
        <w:ind w:left="5760" w:hanging="360"/>
      </w:pPr>
      <w:rPr>
        <w:rFonts w:ascii="Wingdings" w:hAnsi="Wingdings" w:hint="default"/>
      </w:rPr>
    </w:lvl>
    <w:lvl w:ilvl="8" w:tplc="14A420B6"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720BCD"/>
    <w:multiLevelType w:val="hybridMultilevel"/>
    <w:tmpl w:val="53649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6A1BC7"/>
    <w:multiLevelType w:val="multilevel"/>
    <w:tmpl w:val="76FE6C8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9"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B208CE"/>
    <w:multiLevelType w:val="hybridMultilevel"/>
    <w:tmpl w:val="D414BA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8D01695"/>
    <w:multiLevelType w:val="hybridMultilevel"/>
    <w:tmpl w:val="392219D2"/>
    <w:lvl w:ilvl="0" w:tplc="60AE8B56">
      <w:start w:val="1"/>
      <w:numFmt w:val="bullet"/>
      <w:lvlText w:val="•"/>
      <w:lvlJc w:val="left"/>
      <w:pPr>
        <w:ind w:left="704" w:hanging="420"/>
      </w:pPr>
      <w:rPr>
        <w:rFonts w:ascii="Arial" w:hAnsi="Arial" w:hint="default"/>
      </w:rPr>
    </w:lvl>
    <w:lvl w:ilvl="1" w:tplc="04090003">
      <w:start w:val="1"/>
      <w:numFmt w:val="bullet"/>
      <w:lvlText w:val=""/>
      <w:lvlJc w:val="left"/>
      <w:pPr>
        <w:ind w:left="-436" w:hanging="420"/>
      </w:pPr>
      <w:rPr>
        <w:rFonts w:ascii="Wingdings" w:hAnsi="Wingdings" w:hint="default"/>
      </w:rPr>
    </w:lvl>
    <w:lvl w:ilvl="2" w:tplc="04090005">
      <w:start w:val="1"/>
      <w:numFmt w:val="bullet"/>
      <w:lvlText w:val=""/>
      <w:lvlJc w:val="left"/>
      <w:pPr>
        <w:ind w:left="-16" w:hanging="420"/>
      </w:pPr>
      <w:rPr>
        <w:rFonts w:ascii="Wingdings" w:hAnsi="Wingdings" w:hint="default"/>
      </w:rPr>
    </w:lvl>
    <w:lvl w:ilvl="3" w:tplc="04090001">
      <w:start w:val="1"/>
      <w:numFmt w:val="bullet"/>
      <w:lvlText w:val=""/>
      <w:lvlJc w:val="left"/>
      <w:pPr>
        <w:ind w:left="404" w:hanging="420"/>
      </w:pPr>
      <w:rPr>
        <w:rFonts w:ascii="Wingdings" w:hAnsi="Wingdings" w:hint="default"/>
      </w:rPr>
    </w:lvl>
    <w:lvl w:ilvl="4" w:tplc="04090003">
      <w:start w:val="1"/>
      <w:numFmt w:val="bullet"/>
      <w:lvlText w:val=""/>
      <w:lvlJc w:val="left"/>
      <w:pPr>
        <w:ind w:left="824" w:hanging="420"/>
      </w:pPr>
      <w:rPr>
        <w:rFonts w:ascii="Wingdings" w:hAnsi="Wingdings" w:hint="default"/>
      </w:rPr>
    </w:lvl>
    <w:lvl w:ilvl="5" w:tplc="04090003">
      <w:start w:val="1"/>
      <w:numFmt w:val="bullet"/>
      <w:lvlText w:val="o"/>
      <w:lvlJc w:val="left"/>
      <w:pPr>
        <w:ind w:left="1244" w:hanging="420"/>
      </w:pPr>
      <w:rPr>
        <w:rFonts w:ascii="Courier New" w:hAnsi="Courier New" w:cs="Courier New" w:hint="default"/>
      </w:rPr>
    </w:lvl>
    <w:lvl w:ilvl="6" w:tplc="60AE8B56">
      <w:start w:val="1"/>
      <w:numFmt w:val="bullet"/>
      <w:lvlText w:val="•"/>
      <w:lvlJc w:val="left"/>
      <w:pPr>
        <w:ind w:left="1130" w:hanging="420"/>
      </w:pPr>
      <w:rPr>
        <w:rFonts w:ascii="Arial" w:hAnsi="Arial" w:hint="default"/>
      </w:rPr>
    </w:lvl>
    <w:lvl w:ilvl="7" w:tplc="04090005">
      <w:start w:val="1"/>
      <w:numFmt w:val="bullet"/>
      <w:lvlText w:val=""/>
      <w:lvlJc w:val="left"/>
      <w:pPr>
        <w:ind w:left="2084" w:hanging="420"/>
      </w:pPr>
      <w:rPr>
        <w:rFonts w:ascii="Wingdings" w:hAnsi="Wingdings" w:hint="default"/>
      </w:rPr>
    </w:lvl>
    <w:lvl w:ilvl="8" w:tplc="0D4A4030">
      <w:numFmt w:val="bullet"/>
      <w:lvlText w:val=""/>
      <w:lvlJc w:val="left"/>
      <w:pPr>
        <w:ind w:left="2444" w:hanging="360"/>
      </w:pPr>
      <w:rPr>
        <w:rFonts w:ascii="Symbol" w:eastAsia="PMingLiU" w:hAnsi="Symbol" w:cs="Arial" w:hint="default"/>
      </w:rPr>
    </w:lvl>
  </w:abstractNum>
  <w:abstractNum w:abstractNumId="32"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501E63AB"/>
    <w:multiLevelType w:val="hybridMultilevel"/>
    <w:tmpl w:val="3EEC6A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4B5A76"/>
    <w:multiLevelType w:val="hybridMultilevel"/>
    <w:tmpl w:val="4580C8D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C417422"/>
    <w:multiLevelType w:val="hybridMultilevel"/>
    <w:tmpl w:val="3B80F27E"/>
    <w:lvl w:ilvl="0" w:tplc="04090001">
      <w:start w:val="1"/>
      <w:numFmt w:val="bullet"/>
      <w:lvlText w:val=""/>
      <w:lvlJc w:val="left"/>
      <w:pPr>
        <w:ind w:left="774" w:hanging="360"/>
      </w:pPr>
      <w:rPr>
        <w:rFonts w:ascii="Symbol" w:hAnsi="Symbol" w:hint="default"/>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36" w15:restartNumberingAfterBreak="0">
    <w:nsid w:val="5D7A63C4"/>
    <w:multiLevelType w:val="hybridMultilevel"/>
    <w:tmpl w:val="05DC259A"/>
    <w:lvl w:ilvl="0" w:tplc="127688B0">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507783E"/>
    <w:multiLevelType w:val="hybridMultilevel"/>
    <w:tmpl w:val="7C205FF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6E482046"/>
    <w:multiLevelType w:val="hybridMultilevel"/>
    <w:tmpl w:val="CAF0D3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EA876D3"/>
    <w:multiLevelType w:val="hybridMultilevel"/>
    <w:tmpl w:val="B6184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722247ED"/>
    <w:multiLevelType w:val="hybridMultilevel"/>
    <w:tmpl w:val="A1B06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A45B25"/>
    <w:multiLevelType w:val="hybridMultilevel"/>
    <w:tmpl w:val="86D29BC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BCC215C"/>
    <w:multiLevelType w:val="hybridMultilevel"/>
    <w:tmpl w:val="EF460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25C2C"/>
    <w:multiLevelType w:val="hybridMultilevel"/>
    <w:tmpl w:val="0A2C9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8"/>
  </w:num>
  <w:num w:numId="2">
    <w:abstractNumId w:val="12"/>
  </w:num>
  <w:num w:numId="3">
    <w:abstractNumId w:val="38"/>
  </w:num>
  <w:num w:numId="4">
    <w:abstractNumId w:val="31"/>
  </w:num>
  <w:num w:numId="5">
    <w:abstractNumId w:val="21"/>
  </w:num>
  <w:num w:numId="6">
    <w:abstractNumId w:val="26"/>
  </w:num>
  <w:num w:numId="7">
    <w:abstractNumId w:val="22"/>
  </w:num>
  <w:num w:numId="8">
    <w:abstractNumId w:val="27"/>
  </w:num>
  <w:num w:numId="9">
    <w:abstractNumId w:val="25"/>
  </w:num>
  <w:num w:numId="10">
    <w:abstractNumId w:val="9"/>
  </w:num>
  <w:num w:numId="11">
    <w:abstractNumId w:val="13"/>
  </w:num>
  <w:num w:numId="12">
    <w:abstractNumId w:val="40"/>
  </w:num>
  <w:num w:numId="13">
    <w:abstractNumId w:val="43"/>
  </w:num>
  <w:num w:numId="14">
    <w:abstractNumId w:val="36"/>
  </w:num>
  <w:num w:numId="15">
    <w:abstractNumId w:val="37"/>
  </w:num>
  <w:num w:numId="16">
    <w:abstractNumId w:val="5"/>
  </w:num>
  <w:num w:numId="17">
    <w:abstractNumId w:val="8"/>
  </w:num>
  <w:num w:numId="18">
    <w:abstractNumId w:val="1"/>
  </w:num>
  <w:num w:numId="19">
    <w:abstractNumId w:val="35"/>
  </w:num>
  <w:num w:numId="20">
    <w:abstractNumId w:val="16"/>
  </w:num>
  <w:num w:numId="21">
    <w:abstractNumId w:val="34"/>
  </w:num>
  <w:num w:numId="22">
    <w:abstractNumId w:val="19"/>
  </w:num>
  <w:num w:numId="23">
    <w:abstractNumId w:val="29"/>
  </w:num>
  <w:num w:numId="24">
    <w:abstractNumId w:val="33"/>
  </w:num>
  <w:num w:numId="25">
    <w:abstractNumId w:val="2"/>
  </w:num>
  <w:num w:numId="26">
    <w:abstractNumId w:val="15"/>
  </w:num>
  <w:num w:numId="27">
    <w:abstractNumId w:val="44"/>
  </w:num>
  <w:num w:numId="28">
    <w:abstractNumId w:val="3"/>
  </w:num>
  <w:num w:numId="29">
    <w:abstractNumId w:val="17"/>
  </w:num>
  <w:num w:numId="30">
    <w:abstractNumId w:val="30"/>
  </w:num>
  <w:num w:numId="31">
    <w:abstractNumId w:val="41"/>
  </w:num>
  <w:num w:numId="32">
    <w:abstractNumId w:val="46"/>
  </w:num>
  <w:num w:numId="33">
    <w:abstractNumId w:val="47"/>
  </w:num>
  <w:num w:numId="34">
    <w:abstractNumId w:val="20"/>
  </w:num>
  <w:num w:numId="35">
    <w:abstractNumId w:val="10"/>
  </w:num>
  <w:num w:numId="36">
    <w:abstractNumId w:val="42"/>
  </w:num>
  <w:num w:numId="37">
    <w:abstractNumId w:val="14"/>
  </w:num>
  <w:num w:numId="38">
    <w:abstractNumId w:val="0"/>
  </w:num>
  <w:num w:numId="39">
    <w:abstractNumId w:val="7"/>
  </w:num>
  <w:num w:numId="40">
    <w:abstractNumId w:val="39"/>
  </w:num>
  <w:num w:numId="41">
    <w:abstractNumId w:val="18"/>
  </w:num>
  <w:num w:numId="42">
    <w:abstractNumId w:val="32"/>
  </w:num>
  <w:num w:numId="43">
    <w:abstractNumId w:val="24"/>
  </w:num>
  <w:num w:numId="44">
    <w:abstractNumId w:val="45"/>
  </w:num>
  <w:num w:numId="45">
    <w:abstractNumId w:val="11"/>
  </w:num>
  <w:num w:numId="46">
    <w:abstractNumId w:val="23"/>
  </w:num>
  <w:num w:numId="47">
    <w:abstractNumId w:val="4"/>
  </w:num>
  <w:num w:numId="4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0FF"/>
    <w:rsid w:val="000009FF"/>
    <w:rsid w:val="00001A21"/>
    <w:rsid w:val="000027EA"/>
    <w:rsid w:val="00002CC4"/>
    <w:rsid w:val="00002CDB"/>
    <w:rsid w:val="00004008"/>
    <w:rsid w:val="00004B5C"/>
    <w:rsid w:val="000054AF"/>
    <w:rsid w:val="00005880"/>
    <w:rsid w:val="00005DD1"/>
    <w:rsid w:val="00006149"/>
    <w:rsid w:val="00006FCB"/>
    <w:rsid w:val="0000797A"/>
    <w:rsid w:val="000110AC"/>
    <w:rsid w:val="000115DD"/>
    <w:rsid w:val="00011F25"/>
    <w:rsid w:val="000121C0"/>
    <w:rsid w:val="0001295C"/>
    <w:rsid w:val="00012CCE"/>
    <w:rsid w:val="00013488"/>
    <w:rsid w:val="00013930"/>
    <w:rsid w:val="00015621"/>
    <w:rsid w:val="00015793"/>
    <w:rsid w:val="00015873"/>
    <w:rsid w:val="00015D2D"/>
    <w:rsid w:val="0001698D"/>
    <w:rsid w:val="000175E6"/>
    <w:rsid w:val="000177BE"/>
    <w:rsid w:val="00017BE5"/>
    <w:rsid w:val="0002017E"/>
    <w:rsid w:val="00020F0D"/>
    <w:rsid w:val="00021746"/>
    <w:rsid w:val="0002191D"/>
    <w:rsid w:val="00021EED"/>
    <w:rsid w:val="000222CB"/>
    <w:rsid w:val="00022737"/>
    <w:rsid w:val="00022C76"/>
    <w:rsid w:val="00022F81"/>
    <w:rsid w:val="00023FDA"/>
    <w:rsid w:val="0002426D"/>
    <w:rsid w:val="00024276"/>
    <w:rsid w:val="00024C31"/>
    <w:rsid w:val="00024D71"/>
    <w:rsid w:val="000256FD"/>
    <w:rsid w:val="00025790"/>
    <w:rsid w:val="000257A5"/>
    <w:rsid w:val="000259EC"/>
    <w:rsid w:val="00025FAC"/>
    <w:rsid w:val="00026321"/>
    <w:rsid w:val="000266A0"/>
    <w:rsid w:val="00026B8E"/>
    <w:rsid w:val="00026DBD"/>
    <w:rsid w:val="00026F21"/>
    <w:rsid w:val="00026F32"/>
    <w:rsid w:val="00027368"/>
    <w:rsid w:val="000306A4"/>
    <w:rsid w:val="00031C1D"/>
    <w:rsid w:val="00032744"/>
    <w:rsid w:val="00032F6B"/>
    <w:rsid w:val="0003387D"/>
    <w:rsid w:val="000343F5"/>
    <w:rsid w:val="00034473"/>
    <w:rsid w:val="000348DF"/>
    <w:rsid w:val="00035053"/>
    <w:rsid w:val="000350B8"/>
    <w:rsid w:val="0003571E"/>
    <w:rsid w:val="000358C7"/>
    <w:rsid w:val="00035ADC"/>
    <w:rsid w:val="00035C6C"/>
    <w:rsid w:val="00035C8A"/>
    <w:rsid w:val="000360FE"/>
    <w:rsid w:val="00036206"/>
    <w:rsid w:val="000364E7"/>
    <w:rsid w:val="00036802"/>
    <w:rsid w:val="00036E9D"/>
    <w:rsid w:val="0004010C"/>
    <w:rsid w:val="00040559"/>
    <w:rsid w:val="00041933"/>
    <w:rsid w:val="00041C77"/>
    <w:rsid w:val="000421CC"/>
    <w:rsid w:val="00042772"/>
    <w:rsid w:val="00042A47"/>
    <w:rsid w:val="00042C9C"/>
    <w:rsid w:val="00043901"/>
    <w:rsid w:val="00044837"/>
    <w:rsid w:val="0004557B"/>
    <w:rsid w:val="00045BA9"/>
    <w:rsid w:val="00045F09"/>
    <w:rsid w:val="000471BE"/>
    <w:rsid w:val="000472D9"/>
    <w:rsid w:val="00047BCC"/>
    <w:rsid w:val="00047DB7"/>
    <w:rsid w:val="00050269"/>
    <w:rsid w:val="0005077A"/>
    <w:rsid w:val="00050AA9"/>
    <w:rsid w:val="00050E75"/>
    <w:rsid w:val="000518BF"/>
    <w:rsid w:val="000521D1"/>
    <w:rsid w:val="0005285B"/>
    <w:rsid w:val="00053BA8"/>
    <w:rsid w:val="00053BDB"/>
    <w:rsid w:val="00053C5F"/>
    <w:rsid w:val="000545D5"/>
    <w:rsid w:val="00054D06"/>
    <w:rsid w:val="00055786"/>
    <w:rsid w:val="00055910"/>
    <w:rsid w:val="00055E2D"/>
    <w:rsid w:val="00055F75"/>
    <w:rsid w:val="00055FB6"/>
    <w:rsid w:val="00056973"/>
    <w:rsid w:val="00056E30"/>
    <w:rsid w:val="0005747B"/>
    <w:rsid w:val="000577E6"/>
    <w:rsid w:val="00057D7F"/>
    <w:rsid w:val="00057DC0"/>
    <w:rsid w:val="00057DCA"/>
    <w:rsid w:val="00057FE3"/>
    <w:rsid w:val="000615E0"/>
    <w:rsid w:val="00061730"/>
    <w:rsid w:val="00061D0B"/>
    <w:rsid w:val="000625EB"/>
    <w:rsid w:val="000628E7"/>
    <w:rsid w:val="000646D3"/>
    <w:rsid w:val="000646DB"/>
    <w:rsid w:val="00065073"/>
    <w:rsid w:val="00065840"/>
    <w:rsid w:val="00066277"/>
    <w:rsid w:val="00066913"/>
    <w:rsid w:val="00066AFE"/>
    <w:rsid w:val="000672B2"/>
    <w:rsid w:val="0006733D"/>
    <w:rsid w:val="00067506"/>
    <w:rsid w:val="00067B95"/>
    <w:rsid w:val="00070E3B"/>
    <w:rsid w:val="00070EDD"/>
    <w:rsid w:val="00070FAE"/>
    <w:rsid w:val="0007152A"/>
    <w:rsid w:val="00071B2A"/>
    <w:rsid w:val="00072453"/>
    <w:rsid w:val="000728B9"/>
    <w:rsid w:val="00072D4C"/>
    <w:rsid w:val="0007485A"/>
    <w:rsid w:val="00074874"/>
    <w:rsid w:val="00074BF1"/>
    <w:rsid w:val="00074DAE"/>
    <w:rsid w:val="00075332"/>
    <w:rsid w:val="00075A32"/>
    <w:rsid w:val="00075A79"/>
    <w:rsid w:val="00075B8B"/>
    <w:rsid w:val="00076A98"/>
    <w:rsid w:val="00076D73"/>
    <w:rsid w:val="00076FC9"/>
    <w:rsid w:val="00077640"/>
    <w:rsid w:val="00077D62"/>
    <w:rsid w:val="00077D75"/>
    <w:rsid w:val="000804BB"/>
    <w:rsid w:val="00080B3D"/>
    <w:rsid w:val="00080B6D"/>
    <w:rsid w:val="00080F99"/>
    <w:rsid w:val="000813E5"/>
    <w:rsid w:val="00082041"/>
    <w:rsid w:val="0008257D"/>
    <w:rsid w:val="00082AA4"/>
    <w:rsid w:val="00082E59"/>
    <w:rsid w:val="000837A9"/>
    <w:rsid w:val="00083CA5"/>
    <w:rsid w:val="0008433C"/>
    <w:rsid w:val="00084544"/>
    <w:rsid w:val="00084706"/>
    <w:rsid w:val="00084CE1"/>
    <w:rsid w:val="0008586D"/>
    <w:rsid w:val="000860F1"/>
    <w:rsid w:val="00086157"/>
    <w:rsid w:val="000866B3"/>
    <w:rsid w:val="0008693B"/>
    <w:rsid w:val="00087287"/>
    <w:rsid w:val="0008738E"/>
    <w:rsid w:val="000878DE"/>
    <w:rsid w:val="00090222"/>
    <w:rsid w:val="000902CC"/>
    <w:rsid w:val="00090E21"/>
    <w:rsid w:val="00091549"/>
    <w:rsid w:val="00091A48"/>
    <w:rsid w:val="00092813"/>
    <w:rsid w:val="0009373D"/>
    <w:rsid w:val="00093A4E"/>
    <w:rsid w:val="00093E7E"/>
    <w:rsid w:val="00094A36"/>
    <w:rsid w:val="00094EC9"/>
    <w:rsid w:val="00095160"/>
    <w:rsid w:val="00096163"/>
    <w:rsid w:val="0009679F"/>
    <w:rsid w:val="00096F03"/>
    <w:rsid w:val="00096FA7"/>
    <w:rsid w:val="000972DA"/>
    <w:rsid w:val="000972E1"/>
    <w:rsid w:val="0009779C"/>
    <w:rsid w:val="000979F3"/>
    <w:rsid w:val="000A02F0"/>
    <w:rsid w:val="000A0EA9"/>
    <w:rsid w:val="000A1A1C"/>
    <w:rsid w:val="000A1E42"/>
    <w:rsid w:val="000A22DC"/>
    <w:rsid w:val="000A28EE"/>
    <w:rsid w:val="000A2A46"/>
    <w:rsid w:val="000A2E10"/>
    <w:rsid w:val="000A3132"/>
    <w:rsid w:val="000A4573"/>
    <w:rsid w:val="000A4ABB"/>
    <w:rsid w:val="000A5C39"/>
    <w:rsid w:val="000A67DD"/>
    <w:rsid w:val="000A715C"/>
    <w:rsid w:val="000A734C"/>
    <w:rsid w:val="000A75D8"/>
    <w:rsid w:val="000A764D"/>
    <w:rsid w:val="000A7B03"/>
    <w:rsid w:val="000B0020"/>
    <w:rsid w:val="000B0083"/>
    <w:rsid w:val="000B05CE"/>
    <w:rsid w:val="000B0EB0"/>
    <w:rsid w:val="000B0EFA"/>
    <w:rsid w:val="000B0FA6"/>
    <w:rsid w:val="000B1270"/>
    <w:rsid w:val="000B2EF7"/>
    <w:rsid w:val="000B2F30"/>
    <w:rsid w:val="000B30B6"/>
    <w:rsid w:val="000B311A"/>
    <w:rsid w:val="000B31BB"/>
    <w:rsid w:val="000B344A"/>
    <w:rsid w:val="000B3629"/>
    <w:rsid w:val="000B3A12"/>
    <w:rsid w:val="000B3A61"/>
    <w:rsid w:val="000B42AC"/>
    <w:rsid w:val="000B4415"/>
    <w:rsid w:val="000B480B"/>
    <w:rsid w:val="000B4CAE"/>
    <w:rsid w:val="000B5062"/>
    <w:rsid w:val="000B5534"/>
    <w:rsid w:val="000B5B95"/>
    <w:rsid w:val="000B6E6C"/>
    <w:rsid w:val="000B795D"/>
    <w:rsid w:val="000B7F94"/>
    <w:rsid w:val="000B7FD9"/>
    <w:rsid w:val="000C0038"/>
    <w:rsid w:val="000C0C1C"/>
    <w:rsid w:val="000C0E1A"/>
    <w:rsid w:val="000C0E80"/>
    <w:rsid w:val="000C1902"/>
    <w:rsid w:val="000C284B"/>
    <w:rsid w:val="000C2D6B"/>
    <w:rsid w:val="000C2E5B"/>
    <w:rsid w:val="000C2F7B"/>
    <w:rsid w:val="000C3571"/>
    <w:rsid w:val="000C3A32"/>
    <w:rsid w:val="000C43F7"/>
    <w:rsid w:val="000C44A9"/>
    <w:rsid w:val="000C47F1"/>
    <w:rsid w:val="000C503F"/>
    <w:rsid w:val="000C5844"/>
    <w:rsid w:val="000C5E4F"/>
    <w:rsid w:val="000C5F8B"/>
    <w:rsid w:val="000C7300"/>
    <w:rsid w:val="000C7595"/>
    <w:rsid w:val="000C7890"/>
    <w:rsid w:val="000D06A0"/>
    <w:rsid w:val="000D06B4"/>
    <w:rsid w:val="000D1895"/>
    <w:rsid w:val="000D1E67"/>
    <w:rsid w:val="000D1E9A"/>
    <w:rsid w:val="000D2524"/>
    <w:rsid w:val="000D26D5"/>
    <w:rsid w:val="000D2C52"/>
    <w:rsid w:val="000D2C9D"/>
    <w:rsid w:val="000D2DE1"/>
    <w:rsid w:val="000D3D20"/>
    <w:rsid w:val="000D3FC7"/>
    <w:rsid w:val="000D40EA"/>
    <w:rsid w:val="000D414D"/>
    <w:rsid w:val="000D479F"/>
    <w:rsid w:val="000D4E2E"/>
    <w:rsid w:val="000D4E75"/>
    <w:rsid w:val="000D54C6"/>
    <w:rsid w:val="000D58B1"/>
    <w:rsid w:val="000D6978"/>
    <w:rsid w:val="000D6CFC"/>
    <w:rsid w:val="000D6FED"/>
    <w:rsid w:val="000D7F33"/>
    <w:rsid w:val="000D7F67"/>
    <w:rsid w:val="000E005A"/>
    <w:rsid w:val="000E0F41"/>
    <w:rsid w:val="000E16EB"/>
    <w:rsid w:val="000E1DE5"/>
    <w:rsid w:val="000E20FC"/>
    <w:rsid w:val="000E22C1"/>
    <w:rsid w:val="000E26A3"/>
    <w:rsid w:val="000E284C"/>
    <w:rsid w:val="000E2A31"/>
    <w:rsid w:val="000E2A32"/>
    <w:rsid w:val="000E2CFE"/>
    <w:rsid w:val="000E3A8F"/>
    <w:rsid w:val="000E469E"/>
    <w:rsid w:val="000E4A2D"/>
    <w:rsid w:val="000E4A8E"/>
    <w:rsid w:val="000E4C02"/>
    <w:rsid w:val="000E5A0B"/>
    <w:rsid w:val="000E604F"/>
    <w:rsid w:val="000E66F3"/>
    <w:rsid w:val="000E69EA"/>
    <w:rsid w:val="000E74C6"/>
    <w:rsid w:val="000E7844"/>
    <w:rsid w:val="000E7928"/>
    <w:rsid w:val="000E7AEC"/>
    <w:rsid w:val="000F0330"/>
    <w:rsid w:val="000F0C99"/>
    <w:rsid w:val="000F1F44"/>
    <w:rsid w:val="000F2D13"/>
    <w:rsid w:val="000F37FA"/>
    <w:rsid w:val="000F3EA8"/>
    <w:rsid w:val="000F4B23"/>
    <w:rsid w:val="000F6445"/>
    <w:rsid w:val="000F71CD"/>
    <w:rsid w:val="000F7730"/>
    <w:rsid w:val="000F7EFE"/>
    <w:rsid w:val="00100731"/>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B57"/>
    <w:rsid w:val="0010456E"/>
    <w:rsid w:val="001048AE"/>
    <w:rsid w:val="00105153"/>
    <w:rsid w:val="00105E33"/>
    <w:rsid w:val="00106234"/>
    <w:rsid w:val="001067FD"/>
    <w:rsid w:val="00106B0D"/>
    <w:rsid w:val="00107306"/>
    <w:rsid w:val="0010769A"/>
    <w:rsid w:val="001077DC"/>
    <w:rsid w:val="001079E1"/>
    <w:rsid w:val="00107A7B"/>
    <w:rsid w:val="00107C99"/>
    <w:rsid w:val="00107E39"/>
    <w:rsid w:val="001103E5"/>
    <w:rsid w:val="00111AB7"/>
    <w:rsid w:val="00111ABF"/>
    <w:rsid w:val="00112480"/>
    <w:rsid w:val="0011282C"/>
    <w:rsid w:val="001135BD"/>
    <w:rsid w:val="00113AB9"/>
    <w:rsid w:val="001142A4"/>
    <w:rsid w:val="00114348"/>
    <w:rsid w:val="0011494B"/>
    <w:rsid w:val="00114976"/>
    <w:rsid w:val="00114A5F"/>
    <w:rsid w:val="00115249"/>
    <w:rsid w:val="00116720"/>
    <w:rsid w:val="0011678E"/>
    <w:rsid w:val="001170EC"/>
    <w:rsid w:val="001200EA"/>
    <w:rsid w:val="001206F8"/>
    <w:rsid w:val="00120A8F"/>
    <w:rsid w:val="00120D57"/>
    <w:rsid w:val="00121161"/>
    <w:rsid w:val="001211BC"/>
    <w:rsid w:val="001215E9"/>
    <w:rsid w:val="00121877"/>
    <w:rsid w:val="001219D8"/>
    <w:rsid w:val="00121B2E"/>
    <w:rsid w:val="00121E7E"/>
    <w:rsid w:val="001226A8"/>
    <w:rsid w:val="001229EF"/>
    <w:rsid w:val="00122A6E"/>
    <w:rsid w:val="00122A76"/>
    <w:rsid w:val="00122AA2"/>
    <w:rsid w:val="00122E5E"/>
    <w:rsid w:val="00123094"/>
    <w:rsid w:val="001239DE"/>
    <w:rsid w:val="00123AF3"/>
    <w:rsid w:val="00124551"/>
    <w:rsid w:val="00124B36"/>
    <w:rsid w:val="00124F21"/>
    <w:rsid w:val="00126B5B"/>
    <w:rsid w:val="00126E09"/>
    <w:rsid w:val="00127382"/>
    <w:rsid w:val="001279D6"/>
    <w:rsid w:val="00130399"/>
    <w:rsid w:val="00131553"/>
    <w:rsid w:val="00131A87"/>
    <w:rsid w:val="0013262A"/>
    <w:rsid w:val="00132A1B"/>
    <w:rsid w:val="00132BEB"/>
    <w:rsid w:val="00134FC9"/>
    <w:rsid w:val="00135163"/>
    <w:rsid w:val="00135350"/>
    <w:rsid w:val="00135431"/>
    <w:rsid w:val="001354B3"/>
    <w:rsid w:val="00135703"/>
    <w:rsid w:val="00135ED2"/>
    <w:rsid w:val="0013611B"/>
    <w:rsid w:val="00137325"/>
    <w:rsid w:val="001378AE"/>
    <w:rsid w:val="00137B0F"/>
    <w:rsid w:val="0014010C"/>
    <w:rsid w:val="001401A7"/>
    <w:rsid w:val="0014085D"/>
    <w:rsid w:val="00140893"/>
    <w:rsid w:val="00141C0A"/>
    <w:rsid w:val="00141DB0"/>
    <w:rsid w:val="0014218D"/>
    <w:rsid w:val="00142254"/>
    <w:rsid w:val="00143961"/>
    <w:rsid w:val="0014420A"/>
    <w:rsid w:val="0014441F"/>
    <w:rsid w:val="00144695"/>
    <w:rsid w:val="00144795"/>
    <w:rsid w:val="00145890"/>
    <w:rsid w:val="001460C7"/>
    <w:rsid w:val="001463B7"/>
    <w:rsid w:val="001468C9"/>
    <w:rsid w:val="0014746C"/>
    <w:rsid w:val="001478ED"/>
    <w:rsid w:val="00147B0E"/>
    <w:rsid w:val="00150ECC"/>
    <w:rsid w:val="0015172B"/>
    <w:rsid w:val="00151971"/>
    <w:rsid w:val="00151CD2"/>
    <w:rsid w:val="00151D62"/>
    <w:rsid w:val="00152EF4"/>
    <w:rsid w:val="001534BC"/>
    <w:rsid w:val="00153528"/>
    <w:rsid w:val="00153AD7"/>
    <w:rsid w:val="00153BBA"/>
    <w:rsid w:val="001541D5"/>
    <w:rsid w:val="001541E0"/>
    <w:rsid w:val="00154A79"/>
    <w:rsid w:val="00154BFB"/>
    <w:rsid w:val="00155721"/>
    <w:rsid w:val="0015612D"/>
    <w:rsid w:val="001561FE"/>
    <w:rsid w:val="0015718A"/>
    <w:rsid w:val="001574AD"/>
    <w:rsid w:val="00157C11"/>
    <w:rsid w:val="00160285"/>
    <w:rsid w:val="00160311"/>
    <w:rsid w:val="00160D25"/>
    <w:rsid w:val="00161004"/>
    <w:rsid w:val="001610F3"/>
    <w:rsid w:val="00161258"/>
    <w:rsid w:val="001612C2"/>
    <w:rsid w:val="00163735"/>
    <w:rsid w:val="00163D1B"/>
    <w:rsid w:val="00164331"/>
    <w:rsid w:val="00164444"/>
    <w:rsid w:val="00164A9E"/>
    <w:rsid w:val="00164B20"/>
    <w:rsid w:val="0016596F"/>
    <w:rsid w:val="001659F5"/>
    <w:rsid w:val="00165D18"/>
    <w:rsid w:val="00165EB0"/>
    <w:rsid w:val="00166E6F"/>
    <w:rsid w:val="0016773A"/>
    <w:rsid w:val="001717C2"/>
    <w:rsid w:val="00172031"/>
    <w:rsid w:val="00173103"/>
    <w:rsid w:val="0017321B"/>
    <w:rsid w:val="00173D73"/>
    <w:rsid w:val="00173DE8"/>
    <w:rsid w:val="0017415A"/>
    <w:rsid w:val="00174296"/>
    <w:rsid w:val="001748C6"/>
    <w:rsid w:val="00174B5F"/>
    <w:rsid w:val="00175637"/>
    <w:rsid w:val="00175920"/>
    <w:rsid w:val="0017596B"/>
    <w:rsid w:val="00175E67"/>
    <w:rsid w:val="00176A5C"/>
    <w:rsid w:val="00177DC6"/>
    <w:rsid w:val="00181A5D"/>
    <w:rsid w:val="00182B95"/>
    <w:rsid w:val="00183B55"/>
    <w:rsid w:val="00183BF5"/>
    <w:rsid w:val="00183EDD"/>
    <w:rsid w:val="001842CE"/>
    <w:rsid w:val="00185345"/>
    <w:rsid w:val="0018570F"/>
    <w:rsid w:val="00186426"/>
    <w:rsid w:val="00186E9A"/>
    <w:rsid w:val="001879A3"/>
    <w:rsid w:val="0019060D"/>
    <w:rsid w:val="00190831"/>
    <w:rsid w:val="00190E6F"/>
    <w:rsid w:val="001911A9"/>
    <w:rsid w:val="001918BF"/>
    <w:rsid w:val="00191ACB"/>
    <w:rsid w:val="00191AD9"/>
    <w:rsid w:val="0019315E"/>
    <w:rsid w:val="00193477"/>
    <w:rsid w:val="001937BB"/>
    <w:rsid w:val="00193CF8"/>
    <w:rsid w:val="00194839"/>
    <w:rsid w:val="00194B90"/>
    <w:rsid w:val="00194FCC"/>
    <w:rsid w:val="001957C9"/>
    <w:rsid w:val="00195DB9"/>
    <w:rsid w:val="001968B4"/>
    <w:rsid w:val="00196F55"/>
    <w:rsid w:val="00196F65"/>
    <w:rsid w:val="0019768C"/>
    <w:rsid w:val="001A086F"/>
    <w:rsid w:val="001A08AA"/>
    <w:rsid w:val="001A0C28"/>
    <w:rsid w:val="001A0DA1"/>
    <w:rsid w:val="001A0F90"/>
    <w:rsid w:val="001A1A25"/>
    <w:rsid w:val="001A1D10"/>
    <w:rsid w:val="001A27C3"/>
    <w:rsid w:val="001A3425"/>
    <w:rsid w:val="001A3437"/>
    <w:rsid w:val="001A3749"/>
    <w:rsid w:val="001A3B50"/>
    <w:rsid w:val="001A3B94"/>
    <w:rsid w:val="001A401E"/>
    <w:rsid w:val="001A4546"/>
    <w:rsid w:val="001A4EA6"/>
    <w:rsid w:val="001A5705"/>
    <w:rsid w:val="001A5826"/>
    <w:rsid w:val="001A601E"/>
    <w:rsid w:val="001A6300"/>
    <w:rsid w:val="001A6B73"/>
    <w:rsid w:val="001A706F"/>
    <w:rsid w:val="001A7184"/>
    <w:rsid w:val="001A773D"/>
    <w:rsid w:val="001A7CB3"/>
    <w:rsid w:val="001A7FCE"/>
    <w:rsid w:val="001B0214"/>
    <w:rsid w:val="001B0623"/>
    <w:rsid w:val="001B17DB"/>
    <w:rsid w:val="001B2818"/>
    <w:rsid w:val="001B3559"/>
    <w:rsid w:val="001B3702"/>
    <w:rsid w:val="001B381E"/>
    <w:rsid w:val="001B3867"/>
    <w:rsid w:val="001B3E48"/>
    <w:rsid w:val="001B40F8"/>
    <w:rsid w:val="001B4200"/>
    <w:rsid w:val="001B4934"/>
    <w:rsid w:val="001B49E4"/>
    <w:rsid w:val="001B4A23"/>
    <w:rsid w:val="001B4CFA"/>
    <w:rsid w:val="001B53CF"/>
    <w:rsid w:val="001B5430"/>
    <w:rsid w:val="001B5C44"/>
    <w:rsid w:val="001B718C"/>
    <w:rsid w:val="001B7CAF"/>
    <w:rsid w:val="001C039C"/>
    <w:rsid w:val="001C060B"/>
    <w:rsid w:val="001C0D39"/>
    <w:rsid w:val="001C2E19"/>
    <w:rsid w:val="001C2EA0"/>
    <w:rsid w:val="001C33FD"/>
    <w:rsid w:val="001C4549"/>
    <w:rsid w:val="001C45DE"/>
    <w:rsid w:val="001C4CE1"/>
    <w:rsid w:val="001C51D4"/>
    <w:rsid w:val="001C55C6"/>
    <w:rsid w:val="001C569C"/>
    <w:rsid w:val="001C577D"/>
    <w:rsid w:val="001C58D6"/>
    <w:rsid w:val="001C5A24"/>
    <w:rsid w:val="001C64A8"/>
    <w:rsid w:val="001C6A12"/>
    <w:rsid w:val="001C767E"/>
    <w:rsid w:val="001C7C91"/>
    <w:rsid w:val="001D0115"/>
    <w:rsid w:val="001D0233"/>
    <w:rsid w:val="001D028C"/>
    <w:rsid w:val="001D0389"/>
    <w:rsid w:val="001D0469"/>
    <w:rsid w:val="001D0781"/>
    <w:rsid w:val="001D131B"/>
    <w:rsid w:val="001D1567"/>
    <w:rsid w:val="001D1CF4"/>
    <w:rsid w:val="001D2251"/>
    <w:rsid w:val="001D2744"/>
    <w:rsid w:val="001D2E75"/>
    <w:rsid w:val="001D31C1"/>
    <w:rsid w:val="001D34A2"/>
    <w:rsid w:val="001D3608"/>
    <w:rsid w:val="001D4665"/>
    <w:rsid w:val="001D50EA"/>
    <w:rsid w:val="001D5766"/>
    <w:rsid w:val="001D66B5"/>
    <w:rsid w:val="001D6EFD"/>
    <w:rsid w:val="001D7281"/>
    <w:rsid w:val="001D72E5"/>
    <w:rsid w:val="001D7D29"/>
    <w:rsid w:val="001E0941"/>
    <w:rsid w:val="001E0CD8"/>
    <w:rsid w:val="001E1533"/>
    <w:rsid w:val="001E16E6"/>
    <w:rsid w:val="001E19B5"/>
    <w:rsid w:val="001E1C5F"/>
    <w:rsid w:val="001E21CB"/>
    <w:rsid w:val="001E2335"/>
    <w:rsid w:val="001E2379"/>
    <w:rsid w:val="001E3063"/>
    <w:rsid w:val="001E31B2"/>
    <w:rsid w:val="001E31D4"/>
    <w:rsid w:val="001E3B39"/>
    <w:rsid w:val="001E3B3A"/>
    <w:rsid w:val="001E4F7A"/>
    <w:rsid w:val="001E63A1"/>
    <w:rsid w:val="001E6A9A"/>
    <w:rsid w:val="001E6F1A"/>
    <w:rsid w:val="001E7314"/>
    <w:rsid w:val="001E7D11"/>
    <w:rsid w:val="001F01FA"/>
    <w:rsid w:val="001F0498"/>
    <w:rsid w:val="001F0838"/>
    <w:rsid w:val="001F0A44"/>
    <w:rsid w:val="001F0A5A"/>
    <w:rsid w:val="001F1CF3"/>
    <w:rsid w:val="001F1E20"/>
    <w:rsid w:val="001F20F2"/>
    <w:rsid w:val="001F2566"/>
    <w:rsid w:val="001F349E"/>
    <w:rsid w:val="001F353C"/>
    <w:rsid w:val="001F3A4A"/>
    <w:rsid w:val="001F4153"/>
    <w:rsid w:val="001F4891"/>
    <w:rsid w:val="001F4FF7"/>
    <w:rsid w:val="001F57C3"/>
    <w:rsid w:val="001F5C9A"/>
    <w:rsid w:val="001F5EF4"/>
    <w:rsid w:val="001F6689"/>
    <w:rsid w:val="001F68B2"/>
    <w:rsid w:val="001F6AED"/>
    <w:rsid w:val="00200304"/>
    <w:rsid w:val="002004AE"/>
    <w:rsid w:val="002013D4"/>
    <w:rsid w:val="0020213E"/>
    <w:rsid w:val="002023A0"/>
    <w:rsid w:val="0020273D"/>
    <w:rsid w:val="00202AE7"/>
    <w:rsid w:val="00203820"/>
    <w:rsid w:val="00204080"/>
    <w:rsid w:val="0020511C"/>
    <w:rsid w:val="002055CF"/>
    <w:rsid w:val="00205923"/>
    <w:rsid w:val="0020670D"/>
    <w:rsid w:val="00207662"/>
    <w:rsid w:val="0020776F"/>
    <w:rsid w:val="00207C70"/>
    <w:rsid w:val="002101E7"/>
    <w:rsid w:val="00210354"/>
    <w:rsid w:val="002108D7"/>
    <w:rsid w:val="00210B97"/>
    <w:rsid w:val="00210D93"/>
    <w:rsid w:val="0021141F"/>
    <w:rsid w:val="002114BA"/>
    <w:rsid w:val="0021154D"/>
    <w:rsid w:val="002119C8"/>
    <w:rsid w:val="00211C4A"/>
    <w:rsid w:val="00212373"/>
    <w:rsid w:val="002124F9"/>
    <w:rsid w:val="0021250B"/>
    <w:rsid w:val="00212513"/>
    <w:rsid w:val="0021321E"/>
    <w:rsid w:val="002138EA"/>
    <w:rsid w:val="00213BB3"/>
    <w:rsid w:val="00213EB0"/>
    <w:rsid w:val="00214110"/>
    <w:rsid w:val="002143B4"/>
    <w:rsid w:val="002145DE"/>
    <w:rsid w:val="00214E99"/>
    <w:rsid w:val="00214FBD"/>
    <w:rsid w:val="00216605"/>
    <w:rsid w:val="00216878"/>
    <w:rsid w:val="00216A23"/>
    <w:rsid w:val="00216A7D"/>
    <w:rsid w:val="00216B01"/>
    <w:rsid w:val="00216D2C"/>
    <w:rsid w:val="00217582"/>
    <w:rsid w:val="00217DF3"/>
    <w:rsid w:val="00221BAD"/>
    <w:rsid w:val="00221C90"/>
    <w:rsid w:val="002223A7"/>
    <w:rsid w:val="00222697"/>
    <w:rsid w:val="00222897"/>
    <w:rsid w:val="00222B18"/>
    <w:rsid w:val="00222E9A"/>
    <w:rsid w:val="00223988"/>
    <w:rsid w:val="002239EE"/>
    <w:rsid w:val="00223C44"/>
    <w:rsid w:val="00223E9F"/>
    <w:rsid w:val="00223EC6"/>
    <w:rsid w:val="00224180"/>
    <w:rsid w:val="002245BE"/>
    <w:rsid w:val="00224E79"/>
    <w:rsid w:val="00225381"/>
    <w:rsid w:val="002267B6"/>
    <w:rsid w:val="00226C20"/>
    <w:rsid w:val="00227A19"/>
    <w:rsid w:val="0023048E"/>
    <w:rsid w:val="0023134F"/>
    <w:rsid w:val="00231484"/>
    <w:rsid w:val="0023149A"/>
    <w:rsid w:val="00232DAC"/>
    <w:rsid w:val="0023359B"/>
    <w:rsid w:val="0023419A"/>
    <w:rsid w:val="0023440B"/>
    <w:rsid w:val="002346B0"/>
    <w:rsid w:val="00234F21"/>
    <w:rsid w:val="00235394"/>
    <w:rsid w:val="00235838"/>
    <w:rsid w:val="00235A82"/>
    <w:rsid w:val="00235A9B"/>
    <w:rsid w:val="00235E8F"/>
    <w:rsid w:val="00235F52"/>
    <w:rsid w:val="0023605C"/>
    <w:rsid w:val="00237173"/>
    <w:rsid w:val="002377A5"/>
    <w:rsid w:val="00237A6D"/>
    <w:rsid w:val="00237AAF"/>
    <w:rsid w:val="00237C4F"/>
    <w:rsid w:val="00237E0F"/>
    <w:rsid w:val="00240012"/>
    <w:rsid w:val="00240C0B"/>
    <w:rsid w:val="002413B5"/>
    <w:rsid w:val="00241483"/>
    <w:rsid w:val="002416E7"/>
    <w:rsid w:val="00241D16"/>
    <w:rsid w:val="00241D4B"/>
    <w:rsid w:val="002432E6"/>
    <w:rsid w:val="00243438"/>
    <w:rsid w:val="00243472"/>
    <w:rsid w:val="00243702"/>
    <w:rsid w:val="002439DD"/>
    <w:rsid w:val="00243F00"/>
    <w:rsid w:val="00244B9C"/>
    <w:rsid w:val="00244E3D"/>
    <w:rsid w:val="0024548B"/>
    <w:rsid w:val="00245B82"/>
    <w:rsid w:val="00245CC6"/>
    <w:rsid w:val="0024626A"/>
    <w:rsid w:val="0024674A"/>
    <w:rsid w:val="0024698F"/>
    <w:rsid w:val="0025028C"/>
    <w:rsid w:val="002506F0"/>
    <w:rsid w:val="00252494"/>
    <w:rsid w:val="00252715"/>
    <w:rsid w:val="00252EB7"/>
    <w:rsid w:val="00253247"/>
    <w:rsid w:val="00253CD8"/>
    <w:rsid w:val="00254585"/>
    <w:rsid w:val="00254679"/>
    <w:rsid w:val="002549FC"/>
    <w:rsid w:val="00256458"/>
    <w:rsid w:val="002570A5"/>
    <w:rsid w:val="0025721B"/>
    <w:rsid w:val="00257500"/>
    <w:rsid w:val="00257997"/>
    <w:rsid w:val="00260355"/>
    <w:rsid w:val="00260F10"/>
    <w:rsid w:val="002611FA"/>
    <w:rsid w:val="00261420"/>
    <w:rsid w:val="0026179F"/>
    <w:rsid w:val="0026194C"/>
    <w:rsid w:val="002622F5"/>
    <w:rsid w:val="00262423"/>
    <w:rsid w:val="0026272F"/>
    <w:rsid w:val="00263436"/>
    <w:rsid w:val="00263701"/>
    <w:rsid w:val="002637B6"/>
    <w:rsid w:val="00265893"/>
    <w:rsid w:val="00265BE1"/>
    <w:rsid w:val="00265DB6"/>
    <w:rsid w:val="00265EA7"/>
    <w:rsid w:val="00266599"/>
    <w:rsid w:val="0026698C"/>
    <w:rsid w:val="00266BF3"/>
    <w:rsid w:val="00266C68"/>
    <w:rsid w:val="00267089"/>
    <w:rsid w:val="00267299"/>
    <w:rsid w:val="002673EC"/>
    <w:rsid w:val="00267481"/>
    <w:rsid w:val="002701F5"/>
    <w:rsid w:val="00270870"/>
    <w:rsid w:val="00270C98"/>
    <w:rsid w:val="002715C5"/>
    <w:rsid w:val="002718D1"/>
    <w:rsid w:val="00272243"/>
    <w:rsid w:val="00272308"/>
    <w:rsid w:val="00272887"/>
    <w:rsid w:val="00272D24"/>
    <w:rsid w:val="0027309F"/>
    <w:rsid w:val="00273405"/>
    <w:rsid w:val="00274549"/>
    <w:rsid w:val="00274CD2"/>
    <w:rsid w:val="00274E1A"/>
    <w:rsid w:val="00275684"/>
    <w:rsid w:val="00275944"/>
    <w:rsid w:val="00275B31"/>
    <w:rsid w:val="00275BD6"/>
    <w:rsid w:val="00275E1D"/>
    <w:rsid w:val="00276063"/>
    <w:rsid w:val="00276F76"/>
    <w:rsid w:val="002770F4"/>
    <w:rsid w:val="002774C5"/>
    <w:rsid w:val="00277D62"/>
    <w:rsid w:val="00277D91"/>
    <w:rsid w:val="00277E53"/>
    <w:rsid w:val="00280099"/>
    <w:rsid w:val="002811AF"/>
    <w:rsid w:val="00281609"/>
    <w:rsid w:val="002817C5"/>
    <w:rsid w:val="00282213"/>
    <w:rsid w:val="00282CA9"/>
    <w:rsid w:val="00283DF5"/>
    <w:rsid w:val="0028427C"/>
    <w:rsid w:val="00284597"/>
    <w:rsid w:val="00284636"/>
    <w:rsid w:val="002846A2"/>
    <w:rsid w:val="0028482E"/>
    <w:rsid w:val="00285410"/>
    <w:rsid w:val="0028591C"/>
    <w:rsid w:val="00285C78"/>
    <w:rsid w:val="002863A3"/>
    <w:rsid w:val="00287850"/>
    <w:rsid w:val="00287B69"/>
    <w:rsid w:val="00287BC6"/>
    <w:rsid w:val="00287D54"/>
    <w:rsid w:val="00290711"/>
    <w:rsid w:val="0029091D"/>
    <w:rsid w:val="00290D7F"/>
    <w:rsid w:val="0029193E"/>
    <w:rsid w:val="00292277"/>
    <w:rsid w:val="00292870"/>
    <w:rsid w:val="0029299D"/>
    <w:rsid w:val="002932CC"/>
    <w:rsid w:val="00293DB6"/>
    <w:rsid w:val="002940C9"/>
    <w:rsid w:val="00296375"/>
    <w:rsid w:val="0029741C"/>
    <w:rsid w:val="00297444"/>
    <w:rsid w:val="00297FB4"/>
    <w:rsid w:val="002A0DF0"/>
    <w:rsid w:val="002A0FA9"/>
    <w:rsid w:val="002A22B2"/>
    <w:rsid w:val="002A283C"/>
    <w:rsid w:val="002A2935"/>
    <w:rsid w:val="002A29E2"/>
    <w:rsid w:val="002A2D8B"/>
    <w:rsid w:val="002A34C0"/>
    <w:rsid w:val="002A4261"/>
    <w:rsid w:val="002A4355"/>
    <w:rsid w:val="002A493A"/>
    <w:rsid w:val="002A499C"/>
    <w:rsid w:val="002A4A61"/>
    <w:rsid w:val="002A4C60"/>
    <w:rsid w:val="002A5D49"/>
    <w:rsid w:val="002A5F9B"/>
    <w:rsid w:val="002A63E4"/>
    <w:rsid w:val="002A6755"/>
    <w:rsid w:val="002A6FE9"/>
    <w:rsid w:val="002A7224"/>
    <w:rsid w:val="002A7981"/>
    <w:rsid w:val="002A7D83"/>
    <w:rsid w:val="002B0414"/>
    <w:rsid w:val="002B1B3B"/>
    <w:rsid w:val="002B2899"/>
    <w:rsid w:val="002B295B"/>
    <w:rsid w:val="002B2B3E"/>
    <w:rsid w:val="002B3450"/>
    <w:rsid w:val="002B35A6"/>
    <w:rsid w:val="002B3815"/>
    <w:rsid w:val="002B419D"/>
    <w:rsid w:val="002B429C"/>
    <w:rsid w:val="002B4D84"/>
    <w:rsid w:val="002B6292"/>
    <w:rsid w:val="002B64E1"/>
    <w:rsid w:val="002B6CEF"/>
    <w:rsid w:val="002B6E04"/>
    <w:rsid w:val="002B7BC4"/>
    <w:rsid w:val="002B7BFF"/>
    <w:rsid w:val="002B7E28"/>
    <w:rsid w:val="002C02E2"/>
    <w:rsid w:val="002C0BE3"/>
    <w:rsid w:val="002C0E57"/>
    <w:rsid w:val="002C1CAE"/>
    <w:rsid w:val="002C207F"/>
    <w:rsid w:val="002C258D"/>
    <w:rsid w:val="002C29DD"/>
    <w:rsid w:val="002C350E"/>
    <w:rsid w:val="002C36AA"/>
    <w:rsid w:val="002C3E0D"/>
    <w:rsid w:val="002C3F4C"/>
    <w:rsid w:val="002C4B33"/>
    <w:rsid w:val="002C4DD2"/>
    <w:rsid w:val="002C5300"/>
    <w:rsid w:val="002C5580"/>
    <w:rsid w:val="002C57BE"/>
    <w:rsid w:val="002C597E"/>
    <w:rsid w:val="002C6CC5"/>
    <w:rsid w:val="002C6DDF"/>
    <w:rsid w:val="002C7721"/>
    <w:rsid w:val="002D0173"/>
    <w:rsid w:val="002D06F5"/>
    <w:rsid w:val="002D0D1C"/>
    <w:rsid w:val="002D0FCD"/>
    <w:rsid w:val="002D1898"/>
    <w:rsid w:val="002D1BF6"/>
    <w:rsid w:val="002D25A0"/>
    <w:rsid w:val="002D2600"/>
    <w:rsid w:val="002D2C39"/>
    <w:rsid w:val="002D34F6"/>
    <w:rsid w:val="002D36ED"/>
    <w:rsid w:val="002D3912"/>
    <w:rsid w:val="002D402C"/>
    <w:rsid w:val="002D44AF"/>
    <w:rsid w:val="002D4531"/>
    <w:rsid w:val="002D483F"/>
    <w:rsid w:val="002D53AC"/>
    <w:rsid w:val="002D59A0"/>
    <w:rsid w:val="002D5BDD"/>
    <w:rsid w:val="002D5ECF"/>
    <w:rsid w:val="002D62E2"/>
    <w:rsid w:val="002D6980"/>
    <w:rsid w:val="002D69AB"/>
    <w:rsid w:val="002D6A0D"/>
    <w:rsid w:val="002D7684"/>
    <w:rsid w:val="002D7740"/>
    <w:rsid w:val="002D79CF"/>
    <w:rsid w:val="002D7BC2"/>
    <w:rsid w:val="002D7E0E"/>
    <w:rsid w:val="002E0151"/>
    <w:rsid w:val="002E08D7"/>
    <w:rsid w:val="002E0DD6"/>
    <w:rsid w:val="002E0DF8"/>
    <w:rsid w:val="002E2095"/>
    <w:rsid w:val="002E2A70"/>
    <w:rsid w:val="002E2B7A"/>
    <w:rsid w:val="002E37C4"/>
    <w:rsid w:val="002E42E8"/>
    <w:rsid w:val="002E4368"/>
    <w:rsid w:val="002E4F84"/>
    <w:rsid w:val="002E4FCE"/>
    <w:rsid w:val="002E5392"/>
    <w:rsid w:val="002E552A"/>
    <w:rsid w:val="002E562A"/>
    <w:rsid w:val="002E5799"/>
    <w:rsid w:val="002E5AB4"/>
    <w:rsid w:val="002E5EFC"/>
    <w:rsid w:val="002E61FA"/>
    <w:rsid w:val="002E6BC6"/>
    <w:rsid w:val="002E6FA2"/>
    <w:rsid w:val="002E6FD3"/>
    <w:rsid w:val="002E7DA0"/>
    <w:rsid w:val="002E7DE5"/>
    <w:rsid w:val="002F01C0"/>
    <w:rsid w:val="002F030F"/>
    <w:rsid w:val="002F09C0"/>
    <w:rsid w:val="002F0A63"/>
    <w:rsid w:val="002F1915"/>
    <w:rsid w:val="002F2302"/>
    <w:rsid w:val="002F282E"/>
    <w:rsid w:val="002F2B29"/>
    <w:rsid w:val="002F300C"/>
    <w:rsid w:val="002F3184"/>
    <w:rsid w:val="002F328B"/>
    <w:rsid w:val="002F39EB"/>
    <w:rsid w:val="002F3BD7"/>
    <w:rsid w:val="002F3EFB"/>
    <w:rsid w:val="002F3F7F"/>
    <w:rsid w:val="002F4093"/>
    <w:rsid w:val="002F40CC"/>
    <w:rsid w:val="002F428E"/>
    <w:rsid w:val="002F450E"/>
    <w:rsid w:val="002F4689"/>
    <w:rsid w:val="002F4C0A"/>
    <w:rsid w:val="002F54B5"/>
    <w:rsid w:val="002F54CF"/>
    <w:rsid w:val="002F568E"/>
    <w:rsid w:val="002F63F6"/>
    <w:rsid w:val="002F6CB1"/>
    <w:rsid w:val="002F7D50"/>
    <w:rsid w:val="00300ABF"/>
    <w:rsid w:val="00300D2E"/>
    <w:rsid w:val="00301604"/>
    <w:rsid w:val="00301907"/>
    <w:rsid w:val="00301982"/>
    <w:rsid w:val="00302C96"/>
    <w:rsid w:val="003036AC"/>
    <w:rsid w:val="00303AAC"/>
    <w:rsid w:val="003046C5"/>
    <w:rsid w:val="0030490C"/>
    <w:rsid w:val="003052DA"/>
    <w:rsid w:val="00306739"/>
    <w:rsid w:val="003068AB"/>
    <w:rsid w:val="0030696B"/>
    <w:rsid w:val="003069AE"/>
    <w:rsid w:val="00306A48"/>
    <w:rsid w:val="003071FF"/>
    <w:rsid w:val="0030783F"/>
    <w:rsid w:val="0031009A"/>
    <w:rsid w:val="0031027D"/>
    <w:rsid w:val="003114DE"/>
    <w:rsid w:val="003116F2"/>
    <w:rsid w:val="003117E1"/>
    <w:rsid w:val="003118FE"/>
    <w:rsid w:val="003124A0"/>
    <w:rsid w:val="003125D8"/>
    <w:rsid w:val="003129C3"/>
    <w:rsid w:val="00313089"/>
    <w:rsid w:val="00313E62"/>
    <w:rsid w:val="003140CB"/>
    <w:rsid w:val="00314D38"/>
    <w:rsid w:val="00315942"/>
    <w:rsid w:val="00315D2E"/>
    <w:rsid w:val="00315DFA"/>
    <w:rsid w:val="00316831"/>
    <w:rsid w:val="003168BC"/>
    <w:rsid w:val="00317783"/>
    <w:rsid w:val="00317931"/>
    <w:rsid w:val="0032017E"/>
    <w:rsid w:val="003205D4"/>
    <w:rsid w:val="00320AB0"/>
    <w:rsid w:val="003210CC"/>
    <w:rsid w:val="0032165D"/>
    <w:rsid w:val="00321A76"/>
    <w:rsid w:val="00321C6B"/>
    <w:rsid w:val="003221B8"/>
    <w:rsid w:val="003230B0"/>
    <w:rsid w:val="003232DC"/>
    <w:rsid w:val="00323842"/>
    <w:rsid w:val="00324F76"/>
    <w:rsid w:val="00325AD5"/>
    <w:rsid w:val="00325F43"/>
    <w:rsid w:val="00326B16"/>
    <w:rsid w:val="00327119"/>
    <w:rsid w:val="0032740A"/>
    <w:rsid w:val="00327B3D"/>
    <w:rsid w:val="00327F42"/>
    <w:rsid w:val="00330AB0"/>
    <w:rsid w:val="00330D32"/>
    <w:rsid w:val="003311DA"/>
    <w:rsid w:val="00331B14"/>
    <w:rsid w:val="00331F8D"/>
    <w:rsid w:val="00331F9B"/>
    <w:rsid w:val="00332192"/>
    <w:rsid w:val="00332CCD"/>
    <w:rsid w:val="00333737"/>
    <w:rsid w:val="00333DD6"/>
    <w:rsid w:val="00333FE2"/>
    <w:rsid w:val="003341D4"/>
    <w:rsid w:val="003341F2"/>
    <w:rsid w:val="003347C4"/>
    <w:rsid w:val="00334DDF"/>
    <w:rsid w:val="003362E4"/>
    <w:rsid w:val="003364A2"/>
    <w:rsid w:val="003366B3"/>
    <w:rsid w:val="00336E5D"/>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AAB"/>
    <w:rsid w:val="00342ADB"/>
    <w:rsid w:val="00342EC1"/>
    <w:rsid w:val="00343440"/>
    <w:rsid w:val="0034376B"/>
    <w:rsid w:val="003439C8"/>
    <w:rsid w:val="00343AAD"/>
    <w:rsid w:val="00343E3E"/>
    <w:rsid w:val="0034436E"/>
    <w:rsid w:val="00344FA5"/>
    <w:rsid w:val="00345072"/>
    <w:rsid w:val="00345544"/>
    <w:rsid w:val="00345545"/>
    <w:rsid w:val="00345C73"/>
    <w:rsid w:val="0034619B"/>
    <w:rsid w:val="00346217"/>
    <w:rsid w:val="003478CF"/>
    <w:rsid w:val="0035064B"/>
    <w:rsid w:val="0035087C"/>
    <w:rsid w:val="003508A0"/>
    <w:rsid w:val="00350C71"/>
    <w:rsid w:val="00350E37"/>
    <w:rsid w:val="003514F4"/>
    <w:rsid w:val="003517D2"/>
    <w:rsid w:val="00352090"/>
    <w:rsid w:val="003520F2"/>
    <w:rsid w:val="00352D9F"/>
    <w:rsid w:val="0035302D"/>
    <w:rsid w:val="0035319E"/>
    <w:rsid w:val="00353F07"/>
    <w:rsid w:val="003540D1"/>
    <w:rsid w:val="0035440B"/>
    <w:rsid w:val="00354BDE"/>
    <w:rsid w:val="00354EBB"/>
    <w:rsid w:val="00354EF2"/>
    <w:rsid w:val="00355140"/>
    <w:rsid w:val="003552EA"/>
    <w:rsid w:val="00355BF1"/>
    <w:rsid w:val="00356109"/>
    <w:rsid w:val="00356309"/>
    <w:rsid w:val="0035642E"/>
    <w:rsid w:val="00356531"/>
    <w:rsid w:val="003569A0"/>
    <w:rsid w:val="00356B59"/>
    <w:rsid w:val="00356FDB"/>
    <w:rsid w:val="00357249"/>
    <w:rsid w:val="003579DB"/>
    <w:rsid w:val="00357A16"/>
    <w:rsid w:val="00357A57"/>
    <w:rsid w:val="00357DDA"/>
    <w:rsid w:val="00357E5C"/>
    <w:rsid w:val="00362327"/>
    <w:rsid w:val="003623D9"/>
    <w:rsid w:val="003628F4"/>
    <w:rsid w:val="00362BD0"/>
    <w:rsid w:val="00362D67"/>
    <w:rsid w:val="0036358D"/>
    <w:rsid w:val="0036363F"/>
    <w:rsid w:val="00363853"/>
    <w:rsid w:val="00363A87"/>
    <w:rsid w:val="00363D20"/>
    <w:rsid w:val="00364521"/>
    <w:rsid w:val="00364AF3"/>
    <w:rsid w:val="00364CFD"/>
    <w:rsid w:val="00364D8E"/>
    <w:rsid w:val="0036636A"/>
    <w:rsid w:val="00366AFD"/>
    <w:rsid w:val="00367278"/>
    <w:rsid w:val="00367442"/>
    <w:rsid w:val="00367724"/>
    <w:rsid w:val="003679AF"/>
    <w:rsid w:val="00367D08"/>
    <w:rsid w:val="00370606"/>
    <w:rsid w:val="0037097E"/>
    <w:rsid w:val="00370A22"/>
    <w:rsid w:val="00370D36"/>
    <w:rsid w:val="00371D6A"/>
    <w:rsid w:val="00372328"/>
    <w:rsid w:val="003725BB"/>
    <w:rsid w:val="0037357D"/>
    <w:rsid w:val="0037387B"/>
    <w:rsid w:val="00373C3F"/>
    <w:rsid w:val="00374121"/>
    <w:rsid w:val="00374407"/>
    <w:rsid w:val="00374438"/>
    <w:rsid w:val="00374FCB"/>
    <w:rsid w:val="00376624"/>
    <w:rsid w:val="00376BEB"/>
    <w:rsid w:val="00376EFF"/>
    <w:rsid w:val="00376F25"/>
    <w:rsid w:val="00377B02"/>
    <w:rsid w:val="0038053C"/>
    <w:rsid w:val="003808E4"/>
    <w:rsid w:val="00380F82"/>
    <w:rsid w:val="00381572"/>
    <w:rsid w:val="00383328"/>
    <w:rsid w:val="00383BFD"/>
    <w:rsid w:val="0038417D"/>
    <w:rsid w:val="00384502"/>
    <w:rsid w:val="003849F9"/>
    <w:rsid w:val="00385392"/>
    <w:rsid w:val="00385E10"/>
    <w:rsid w:val="00386A5E"/>
    <w:rsid w:val="00386AF0"/>
    <w:rsid w:val="00387C06"/>
    <w:rsid w:val="00387D4E"/>
    <w:rsid w:val="003905EC"/>
    <w:rsid w:val="0039098C"/>
    <w:rsid w:val="00390A30"/>
    <w:rsid w:val="00390ABD"/>
    <w:rsid w:val="00391383"/>
    <w:rsid w:val="00391AFB"/>
    <w:rsid w:val="00391FAE"/>
    <w:rsid w:val="00393315"/>
    <w:rsid w:val="003948B5"/>
    <w:rsid w:val="003951C6"/>
    <w:rsid w:val="00396689"/>
    <w:rsid w:val="003969DE"/>
    <w:rsid w:val="00397654"/>
    <w:rsid w:val="003978CE"/>
    <w:rsid w:val="003979F0"/>
    <w:rsid w:val="003A2AA2"/>
    <w:rsid w:val="003A2E80"/>
    <w:rsid w:val="003A3158"/>
    <w:rsid w:val="003A31CD"/>
    <w:rsid w:val="003A3688"/>
    <w:rsid w:val="003A37EA"/>
    <w:rsid w:val="003A39D3"/>
    <w:rsid w:val="003A3A6E"/>
    <w:rsid w:val="003A4359"/>
    <w:rsid w:val="003A45A6"/>
    <w:rsid w:val="003A54B8"/>
    <w:rsid w:val="003A5D62"/>
    <w:rsid w:val="003A5FA4"/>
    <w:rsid w:val="003A61A8"/>
    <w:rsid w:val="003A6250"/>
    <w:rsid w:val="003A6535"/>
    <w:rsid w:val="003A7739"/>
    <w:rsid w:val="003A7B4B"/>
    <w:rsid w:val="003A7FDA"/>
    <w:rsid w:val="003B0233"/>
    <w:rsid w:val="003B037E"/>
    <w:rsid w:val="003B1CD7"/>
    <w:rsid w:val="003B25A7"/>
    <w:rsid w:val="003B2B8C"/>
    <w:rsid w:val="003B360D"/>
    <w:rsid w:val="003B411D"/>
    <w:rsid w:val="003B583C"/>
    <w:rsid w:val="003B59A0"/>
    <w:rsid w:val="003B5DB8"/>
    <w:rsid w:val="003B5E61"/>
    <w:rsid w:val="003B6012"/>
    <w:rsid w:val="003B6035"/>
    <w:rsid w:val="003B63FF"/>
    <w:rsid w:val="003B6C9A"/>
    <w:rsid w:val="003B721A"/>
    <w:rsid w:val="003B7A07"/>
    <w:rsid w:val="003B7B7A"/>
    <w:rsid w:val="003B7EF7"/>
    <w:rsid w:val="003C0A29"/>
    <w:rsid w:val="003C0B53"/>
    <w:rsid w:val="003C0F21"/>
    <w:rsid w:val="003C16E6"/>
    <w:rsid w:val="003C1A93"/>
    <w:rsid w:val="003C1DC8"/>
    <w:rsid w:val="003C245B"/>
    <w:rsid w:val="003C2562"/>
    <w:rsid w:val="003C29F3"/>
    <w:rsid w:val="003C2DC1"/>
    <w:rsid w:val="003C3166"/>
    <w:rsid w:val="003C3B2A"/>
    <w:rsid w:val="003C447C"/>
    <w:rsid w:val="003C4716"/>
    <w:rsid w:val="003C4799"/>
    <w:rsid w:val="003C4DF7"/>
    <w:rsid w:val="003C56B5"/>
    <w:rsid w:val="003C5813"/>
    <w:rsid w:val="003C5AF3"/>
    <w:rsid w:val="003C67F7"/>
    <w:rsid w:val="003C6A1B"/>
    <w:rsid w:val="003C6CCE"/>
    <w:rsid w:val="003C7313"/>
    <w:rsid w:val="003C7C79"/>
    <w:rsid w:val="003D0233"/>
    <w:rsid w:val="003D0238"/>
    <w:rsid w:val="003D0AA5"/>
    <w:rsid w:val="003D0B3A"/>
    <w:rsid w:val="003D1732"/>
    <w:rsid w:val="003D187B"/>
    <w:rsid w:val="003D1F33"/>
    <w:rsid w:val="003D3516"/>
    <w:rsid w:val="003D3659"/>
    <w:rsid w:val="003D36F0"/>
    <w:rsid w:val="003D3A30"/>
    <w:rsid w:val="003D3DCA"/>
    <w:rsid w:val="003D3E95"/>
    <w:rsid w:val="003D40E4"/>
    <w:rsid w:val="003D4535"/>
    <w:rsid w:val="003D49E9"/>
    <w:rsid w:val="003D4D6C"/>
    <w:rsid w:val="003D50EE"/>
    <w:rsid w:val="003D577D"/>
    <w:rsid w:val="003D5DA3"/>
    <w:rsid w:val="003D64B7"/>
    <w:rsid w:val="003D6F8A"/>
    <w:rsid w:val="003D716A"/>
    <w:rsid w:val="003D7CCC"/>
    <w:rsid w:val="003E040F"/>
    <w:rsid w:val="003E05F1"/>
    <w:rsid w:val="003E05F6"/>
    <w:rsid w:val="003E111B"/>
    <w:rsid w:val="003E134C"/>
    <w:rsid w:val="003E2119"/>
    <w:rsid w:val="003E2212"/>
    <w:rsid w:val="003E25A4"/>
    <w:rsid w:val="003E27DA"/>
    <w:rsid w:val="003E3219"/>
    <w:rsid w:val="003E3598"/>
    <w:rsid w:val="003E39EA"/>
    <w:rsid w:val="003E3C5E"/>
    <w:rsid w:val="003E3E4D"/>
    <w:rsid w:val="003E4FFB"/>
    <w:rsid w:val="003E5690"/>
    <w:rsid w:val="003E5B93"/>
    <w:rsid w:val="003E5EAB"/>
    <w:rsid w:val="003E5F52"/>
    <w:rsid w:val="003E6748"/>
    <w:rsid w:val="003E6D6F"/>
    <w:rsid w:val="003E71C8"/>
    <w:rsid w:val="003F04F5"/>
    <w:rsid w:val="003F1503"/>
    <w:rsid w:val="003F1974"/>
    <w:rsid w:val="003F1B8C"/>
    <w:rsid w:val="003F1F57"/>
    <w:rsid w:val="003F22A9"/>
    <w:rsid w:val="003F2A81"/>
    <w:rsid w:val="003F31BA"/>
    <w:rsid w:val="003F37D1"/>
    <w:rsid w:val="003F48E2"/>
    <w:rsid w:val="003F515B"/>
    <w:rsid w:val="003F51C0"/>
    <w:rsid w:val="003F5334"/>
    <w:rsid w:val="003F5391"/>
    <w:rsid w:val="003F61EF"/>
    <w:rsid w:val="003F6410"/>
    <w:rsid w:val="003F67C9"/>
    <w:rsid w:val="003F6AD3"/>
    <w:rsid w:val="0040051B"/>
    <w:rsid w:val="00400578"/>
    <w:rsid w:val="00401562"/>
    <w:rsid w:val="0040250E"/>
    <w:rsid w:val="004028D4"/>
    <w:rsid w:val="00402F0E"/>
    <w:rsid w:val="004033D7"/>
    <w:rsid w:val="004038E0"/>
    <w:rsid w:val="00403DAE"/>
    <w:rsid w:val="00404575"/>
    <w:rsid w:val="0040475C"/>
    <w:rsid w:val="00404842"/>
    <w:rsid w:val="004048A8"/>
    <w:rsid w:val="004049D1"/>
    <w:rsid w:val="004051B3"/>
    <w:rsid w:val="00405657"/>
    <w:rsid w:val="00405C01"/>
    <w:rsid w:val="0040680C"/>
    <w:rsid w:val="004072C1"/>
    <w:rsid w:val="00407387"/>
    <w:rsid w:val="0040738E"/>
    <w:rsid w:val="004077E2"/>
    <w:rsid w:val="00407A78"/>
    <w:rsid w:val="00410280"/>
    <w:rsid w:val="0041057F"/>
    <w:rsid w:val="00410598"/>
    <w:rsid w:val="00410B40"/>
    <w:rsid w:val="00410F1E"/>
    <w:rsid w:val="004113ED"/>
    <w:rsid w:val="004114BE"/>
    <w:rsid w:val="004117B7"/>
    <w:rsid w:val="00411E8C"/>
    <w:rsid w:val="00411EB5"/>
    <w:rsid w:val="0041240C"/>
    <w:rsid w:val="00413D74"/>
    <w:rsid w:val="0041441E"/>
    <w:rsid w:val="004145EC"/>
    <w:rsid w:val="004149A7"/>
    <w:rsid w:val="00415C34"/>
    <w:rsid w:val="00415DFC"/>
    <w:rsid w:val="0041686D"/>
    <w:rsid w:val="0041688B"/>
    <w:rsid w:val="0041694B"/>
    <w:rsid w:val="00417852"/>
    <w:rsid w:val="004202F1"/>
    <w:rsid w:val="004206D7"/>
    <w:rsid w:val="00421212"/>
    <w:rsid w:val="0042250F"/>
    <w:rsid w:val="00422A70"/>
    <w:rsid w:val="00422A97"/>
    <w:rsid w:val="00422C1B"/>
    <w:rsid w:val="00423631"/>
    <w:rsid w:val="00423C66"/>
    <w:rsid w:val="00423FF3"/>
    <w:rsid w:val="004240B7"/>
    <w:rsid w:val="0042449F"/>
    <w:rsid w:val="00424ED4"/>
    <w:rsid w:val="00425755"/>
    <w:rsid w:val="00425E16"/>
    <w:rsid w:val="0042783D"/>
    <w:rsid w:val="00427DBF"/>
    <w:rsid w:val="00430227"/>
    <w:rsid w:val="00432324"/>
    <w:rsid w:val="00432366"/>
    <w:rsid w:val="00433D8B"/>
    <w:rsid w:val="0043407E"/>
    <w:rsid w:val="00434920"/>
    <w:rsid w:val="004355BD"/>
    <w:rsid w:val="00435620"/>
    <w:rsid w:val="00436340"/>
    <w:rsid w:val="00436526"/>
    <w:rsid w:val="004366FA"/>
    <w:rsid w:val="00436F0B"/>
    <w:rsid w:val="004379CA"/>
    <w:rsid w:val="00437D61"/>
    <w:rsid w:val="00437FC5"/>
    <w:rsid w:val="00440750"/>
    <w:rsid w:val="00440920"/>
    <w:rsid w:val="004409C7"/>
    <w:rsid w:val="004413EB"/>
    <w:rsid w:val="00441979"/>
    <w:rsid w:val="00442587"/>
    <w:rsid w:val="00442966"/>
    <w:rsid w:val="00443713"/>
    <w:rsid w:val="004439EE"/>
    <w:rsid w:val="004441EC"/>
    <w:rsid w:val="00444225"/>
    <w:rsid w:val="00445123"/>
    <w:rsid w:val="0044532F"/>
    <w:rsid w:val="00445D09"/>
    <w:rsid w:val="00445D1B"/>
    <w:rsid w:val="004464A8"/>
    <w:rsid w:val="00446EC4"/>
    <w:rsid w:val="0044709C"/>
    <w:rsid w:val="00447BC0"/>
    <w:rsid w:val="004502EA"/>
    <w:rsid w:val="004510A3"/>
    <w:rsid w:val="004514FF"/>
    <w:rsid w:val="00451E23"/>
    <w:rsid w:val="00452786"/>
    <w:rsid w:val="00452AF3"/>
    <w:rsid w:val="00452FF2"/>
    <w:rsid w:val="00453038"/>
    <w:rsid w:val="004539A7"/>
    <w:rsid w:val="00454175"/>
    <w:rsid w:val="0045465E"/>
    <w:rsid w:val="00454F89"/>
    <w:rsid w:val="0045529F"/>
    <w:rsid w:val="00455A4B"/>
    <w:rsid w:val="0045623E"/>
    <w:rsid w:val="00456452"/>
    <w:rsid w:val="00456BEA"/>
    <w:rsid w:val="00456F90"/>
    <w:rsid w:val="00457717"/>
    <w:rsid w:val="00457C47"/>
    <w:rsid w:val="00461BF4"/>
    <w:rsid w:val="00461DB6"/>
    <w:rsid w:val="004625AF"/>
    <w:rsid w:val="004627F4"/>
    <w:rsid w:val="00463A33"/>
    <w:rsid w:val="00464809"/>
    <w:rsid w:val="00464EB2"/>
    <w:rsid w:val="004652DB"/>
    <w:rsid w:val="00465601"/>
    <w:rsid w:val="00465958"/>
    <w:rsid w:val="004659FD"/>
    <w:rsid w:val="00466D5B"/>
    <w:rsid w:val="00467499"/>
    <w:rsid w:val="004702E1"/>
    <w:rsid w:val="004707C7"/>
    <w:rsid w:val="00470A2F"/>
    <w:rsid w:val="00471390"/>
    <w:rsid w:val="004714B1"/>
    <w:rsid w:val="004714C0"/>
    <w:rsid w:val="004714CC"/>
    <w:rsid w:val="0047182C"/>
    <w:rsid w:val="00472056"/>
    <w:rsid w:val="00472B89"/>
    <w:rsid w:val="00473F91"/>
    <w:rsid w:val="00473FDA"/>
    <w:rsid w:val="00474A93"/>
    <w:rsid w:val="00475097"/>
    <w:rsid w:val="00475283"/>
    <w:rsid w:val="004755F2"/>
    <w:rsid w:val="00475D68"/>
    <w:rsid w:val="00476FC9"/>
    <w:rsid w:val="004773DF"/>
    <w:rsid w:val="00477534"/>
    <w:rsid w:val="004816C0"/>
    <w:rsid w:val="0048179B"/>
    <w:rsid w:val="004818B6"/>
    <w:rsid w:val="00481B8C"/>
    <w:rsid w:val="004825DC"/>
    <w:rsid w:val="00482CB5"/>
    <w:rsid w:val="00484428"/>
    <w:rsid w:val="00485876"/>
    <w:rsid w:val="00485B6E"/>
    <w:rsid w:val="00485D53"/>
    <w:rsid w:val="00486079"/>
    <w:rsid w:val="004863AD"/>
    <w:rsid w:val="00486A8F"/>
    <w:rsid w:val="00486C5D"/>
    <w:rsid w:val="00486D6A"/>
    <w:rsid w:val="00486E44"/>
    <w:rsid w:val="00486F24"/>
    <w:rsid w:val="00486F79"/>
    <w:rsid w:val="00487689"/>
    <w:rsid w:val="00487CBA"/>
    <w:rsid w:val="00490142"/>
    <w:rsid w:val="004901B8"/>
    <w:rsid w:val="004903D0"/>
    <w:rsid w:val="00490C76"/>
    <w:rsid w:val="00490ECD"/>
    <w:rsid w:val="00491216"/>
    <w:rsid w:val="00491903"/>
    <w:rsid w:val="004939C3"/>
    <w:rsid w:val="00494125"/>
    <w:rsid w:val="004944F1"/>
    <w:rsid w:val="004945D7"/>
    <w:rsid w:val="004948C8"/>
    <w:rsid w:val="00494954"/>
    <w:rsid w:val="00494C54"/>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46B"/>
    <w:rsid w:val="004A14CB"/>
    <w:rsid w:val="004A17C7"/>
    <w:rsid w:val="004A1D62"/>
    <w:rsid w:val="004A2037"/>
    <w:rsid w:val="004A215D"/>
    <w:rsid w:val="004A227A"/>
    <w:rsid w:val="004A2579"/>
    <w:rsid w:val="004A2938"/>
    <w:rsid w:val="004A3345"/>
    <w:rsid w:val="004A6132"/>
    <w:rsid w:val="004A673F"/>
    <w:rsid w:val="004A6A03"/>
    <w:rsid w:val="004A6E9A"/>
    <w:rsid w:val="004A6EC2"/>
    <w:rsid w:val="004A6F14"/>
    <w:rsid w:val="004A740F"/>
    <w:rsid w:val="004A7BEE"/>
    <w:rsid w:val="004A7E03"/>
    <w:rsid w:val="004B06A4"/>
    <w:rsid w:val="004B0FB8"/>
    <w:rsid w:val="004B1025"/>
    <w:rsid w:val="004B10D0"/>
    <w:rsid w:val="004B1522"/>
    <w:rsid w:val="004B21E0"/>
    <w:rsid w:val="004B253D"/>
    <w:rsid w:val="004B26E9"/>
    <w:rsid w:val="004B2E25"/>
    <w:rsid w:val="004B350F"/>
    <w:rsid w:val="004B35D8"/>
    <w:rsid w:val="004B3C4D"/>
    <w:rsid w:val="004B3D8F"/>
    <w:rsid w:val="004B4C40"/>
    <w:rsid w:val="004B4F2F"/>
    <w:rsid w:val="004B4FBF"/>
    <w:rsid w:val="004B5B3F"/>
    <w:rsid w:val="004B5C7C"/>
    <w:rsid w:val="004B62FE"/>
    <w:rsid w:val="004B65B3"/>
    <w:rsid w:val="004B69F0"/>
    <w:rsid w:val="004B6EB9"/>
    <w:rsid w:val="004B753A"/>
    <w:rsid w:val="004B7869"/>
    <w:rsid w:val="004B7B1A"/>
    <w:rsid w:val="004B7B28"/>
    <w:rsid w:val="004B7C43"/>
    <w:rsid w:val="004C0650"/>
    <w:rsid w:val="004C151B"/>
    <w:rsid w:val="004C1B90"/>
    <w:rsid w:val="004C1BFC"/>
    <w:rsid w:val="004C1CDE"/>
    <w:rsid w:val="004C1FED"/>
    <w:rsid w:val="004C23D2"/>
    <w:rsid w:val="004C26D5"/>
    <w:rsid w:val="004C49E8"/>
    <w:rsid w:val="004C4D28"/>
    <w:rsid w:val="004C58A6"/>
    <w:rsid w:val="004C5C60"/>
    <w:rsid w:val="004C6AE5"/>
    <w:rsid w:val="004D0B07"/>
    <w:rsid w:val="004D1531"/>
    <w:rsid w:val="004D19EB"/>
    <w:rsid w:val="004D1BEE"/>
    <w:rsid w:val="004D1E4A"/>
    <w:rsid w:val="004D2158"/>
    <w:rsid w:val="004D2183"/>
    <w:rsid w:val="004D23A3"/>
    <w:rsid w:val="004D33A7"/>
    <w:rsid w:val="004D3A0A"/>
    <w:rsid w:val="004D3BA1"/>
    <w:rsid w:val="004D4007"/>
    <w:rsid w:val="004D43D5"/>
    <w:rsid w:val="004D578D"/>
    <w:rsid w:val="004D59AB"/>
    <w:rsid w:val="004D5EC4"/>
    <w:rsid w:val="004D658B"/>
    <w:rsid w:val="004D69A7"/>
    <w:rsid w:val="004D74E2"/>
    <w:rsid w:val="004E027A"/>
    <w:rsid w:val="004E040B"/>
    <w:rsid w:val="004E0560"/>
    <w:rsid w:val="004E11B3"/>
    <w:rsid w:val="004E13F4"/>
    <w:rsid w:val="004E23DE"/>
    <w:rsid w:val="004E34F7"/>
    <w:rsid w:val="004E373B"/>
    <w:rsid w:val="004E4003"/>
    <w:rsid w:val="004E46BB"/>
    <w:rsid w:val="004E4B7A"/>
    <w:rsid w:val="004E4E33"/>
    <w:rsid w:val="004E4ED5"/>
    <w:rsid w:val="004E500C"/>
    <w:rsid w:val="004E5190"/>
    <w:rsid w:val="004E7617"/>
    <w:rsid w:val="004E7758"/>
    <w:rsid w:val="004F03DF"/>
    <w:rsid w:val="004F0B5D"/>
    <w:rsid w:val="004F0CD5"/>
    <w:rsid w:val="004F1351"/>
    <w:rsid w:val="004F1C54"/>
    <w:rsid w:val="004F26AD"/>
    <w:rsid w:val="004F4E5F"/>
    <w:rsid w:val="004F55B2"/>
    <w:rsid w:val="004F59A8"/>
    <w:rsid w:val="004F5AB7"/>
    <w:rsid w:val="004F60D6"/>
    <w:rsid w:val="004F620F"/>
    <w:rsid w:val="004F6C9B"/>
    <w:rsid w:val="004F6FF0"/>
    <w:rsid w:val="004F74EA"/>
    <w:rsid w:val="004F7836"/>
    <w:rsid w:val="005009A7"/>
    <w:rsid w:val="00500D31"/>
    <w:rsid w:val="00501517"/>
    <w:rsid w:val="00501BAB"/>
    <w:rsid w:val="00501D6C"/>
    <w:rsid w:val="00502509"/>
    <w:rsid w:val="00502ED9"/>
    <w:rsid w:val="00503690"/>
    <w:rsid w:val="00503728"/>
    <w:rsid w:val="00503C68"/>
    <w:rsid w:val="005043F5"/>
    <w:rsid w:val="0050494A"/>
    <w:rsid w:val="00504ADA"/>
    <w:rsid w:val="00504C1D"/>
    <w:rsid w:val="00505940"/>
    <w:rsid w:val="00505BFA"/>
    <w:rsid w:val="00506586"/>
    <w:rsid w:val="00506EDA"/>
    <w:rsid w:val="0050703E"/>
    <w:rsid w:val="0050765F"/>
    <w:rsid w:val="00507896"/>
    <w:rsid w:val="005079BC"/>
    <w:rsid w:val="005111CD"/>
    <w:rsid w:val="005114E2"/>
    <w:rsid w:val="005120D7"/>
    <w:rsid w:val="00512461"/>
    <w:rsid w:val="005124F5"/>
    <w:rsid w:val="00513C96"/>
    <w:rsid w:val="00513E1C"/>
    <w:rsid w:val="0051423E"/>
    <w:rsid w:val="0051571E"/>
    <w:rsid w:val="00515B96"/>
    <w:rsid w:val="0051625A"/>
    <w:rsid w:val="00516C97"/>
    <w:rsid w:val="00517810"/>
    <w:rsid w:val="005178C1"/>
    <w:rsid w:val="00517A51"/>
    <w:rsid w:val="00520147"/>
    <w:rsid w:val="005203DE"/>
    <w:rsid w:val="00520746"/>
    <w:rsid w:val="0052087C"/>
    <w:rsid w:val="005209CF"/>
    <w:rsid w:val="0052180F"/>
    <w:rsid w:val="00522054"/>
    <w:rsid w:val="00522D04"/>
    <w:rsid w:val="005236EB"/>
    <w:rsid w:val="0052396B"/>
    <w:rsid w:val="00523A04"/>
    <w:rsid w:val="00524480"/>
    <w:rsid w:val="005246E8"/>
    <w:rsid w:val="00524A71"/>
    <w:rsid w:val="00524EFB"/>
    <w:rsid w:val="00525243"/>
    <w:rsid w:val="0052569D"/>
    <w:rsid w:val="005259DC"/>
    <w:rsid w:val="00525F69"/>
    <w:rsid w:val="00526597"/>
    <w:rsid w:val="005265BC"/>
    <w:rsid w:val="00526946"/>
    <w:rsid w:val="00527166"/>
    <w:rsid w:val="0052731E"/>
    <w:rsid w:val="0053004A"/>
    <w:rsid w:val="0053016F"/>
    <w:rsid w:val="005303DB"/>
    <w:rsid w:val="005303EF"/>
    <w:rsid w:val="00530A13"/>
    <w:rsid w:val="00530BAD"/>
    <w:rsid w:val="00530F0C"/>
    <w:rsid w:val="005315A5"/>
    <w:rsid w:val="00531FA4"/>
    <w:rsid w:val="005327F2"/>
    <w:rsid w:val="00532CDA"/>
    <w:rsid w:val="00533783"/>
    <w:rsid w:val="005345E2"/>
    <w:rsid w:val="0053467B"/>
    <w:rsid w:val="00534864"/>
    <w:rsid w:val="005349C8"/>
    <w:rsid w:val="00534F7F"/>
    <w:rsid w:val="00535265"/>
    <w:rsid w:val="005358E1"/>
    <w:rsid w:val="005359E5"/>
    <w:rsid w:val="00535F75"/>
    <w:rsid w:val="00536344"/>
    <w:rsid w:val="005366BC"/>
    <w:rsid w:val="00536AB5"/>
    <w:rsid w:val="005400D0"/>
    <w:rsid w:val="005406D9"/>
    <w:rsid w:val="00540BEE"/>
    <w:rsid w:val="00540FAB"/>
    <w:rsid w:val="005412AC"/>
    <w:rsid w:val="005412EE"/>
    <w:rsid w:val="005414E8"/>
    <w:rsid w:val="00541581"/>
    <w:rsid w:val="005419EF"/>
    <w:rsid w:val="00542645"/>
    <w:rsid w:val="00542E96"/>
    <w:rsid w:val="005431AF"/>
    <w:rsid w:val="00544151"/>
    <w:rsid w:val="00544C01"/>
    <w:rsid w:val="005456E0"/>
    <w:rsid w:val="00545849"/>
    <w:rsid w:val="00545C64"/>
    <w:rsid w:val="005464C7"/>
    <w:rsid w:val="00546BD7"/>
    <w:rsid w:val="00546EE3"/>
    <w:rsid w:val="00547787"/>
    <w:rsid w:val="00547F68"/>
    <w:rsid w:val="005511A6"/>
    <w:rsid w:val="005515EC"/>
    <w:rsid w:val="00551B47"/>
    <w:rsid w:val="00551C83"/>
    <w:rsid w:val="00552B4C"/>
    <w:rsid w:val="005534EE"/>
    <w:rsid w:val="00554996"/>
    <w:rsid w:val="00555332"/>
    <w:rsid w:val="005558F8"/>
    <w:rsid w:val="0055592A"/>
    <w:rsid w:val="00556660"/>
    <w:rsid w:val="00556A55"/>
    <w:rsid w:val="00556D47"/>
    <w:rsid w:val="005573C3"/>
    <w:rsid w:val="00560336"/>
    <w:rsid w:val="00561966"/>
    <w:rsid w:val="00562ADB"/>
    <w:rsid w:val="00563111"/>
    <w:rsid w:val="0056335C"/>
    <w:rsid w:val="00563C83"/>
    <w:rsid w:val="00564539"/>
    <w:rsid w:val="00565D29"/>
    <w:rsid w:val="00566847"/>
    <w:rsid w:val="005670C4"/>
    <w:rsid w:val="005676F5"/>
    <w:rsid w:val="00567937"/>
    <w:rsid w:val="00567E8A"/>
    <w:rsid w:val="00570C03"/>
    <w:rsid w:val="00571216"/>
    <w:rsid w:val="00571C33"/>
    <w:rsid w:val="005724AC"/>
    <w:rsid w:val="0057295E"/>
    <w:rsid w:val="005729EB"/>
    <w:rsid w:val="00572F8F"/>
    <w:rsid w:val="00573485"/>
    <w:rsid w:val="0057357C"/>
    <w:rsid w:val="00573833"/>
    <w:rsid w:val="00573FA5"/>
    <w:rsid w:val="0057470D"/>
    <w:rsid w:val="0057471C"/>
    <w:rsid w:val="005754C8"/>
    <w:rsid w:val="00575701"/>
    <w:rsid w:val="0057573D"/>
    <w:rsid w:val="00575876"/>
    <w:rsid w:val="00575E9A"/>
    <w:rsid w:val="00575FC8"/>
    <w:rsid w:val="00576212"/>
    <w:rsid w:val="005764BA"/>
    <w:rsid w:val="00576CA2"/>
    <w:rsid w:val="00576F71"/>
    <w:rsid w:val="00577349"/>
    <w:rsid w:val="0057780D"/>
    <w:rsid w:val="00577842"/>
    <w:rsid w:val="00577DA8"/>
    <w:rsid w:val="00577FBA"/>
    <w:rsid w:val="00580522"/>
    <w:rsid w:val="0058053E"/>
    <w:rsid w:val="005806AA"/>
    <w:rsid w:val="00580EF2"/>
    <w:rsid w:val="00581C57"/>
    <w:rsid w:val="005828CB"/>
    <w:rsid w:val="005829C5"/>
    <w:rsid w:val="005838A3"/>
    <w:rsid w:val="005847C0"/>
    <w:rsid w:val="00584D0C"/>
    <w:rsid w:val="00585BEC"/>
    <w:rsid w:val="00585EB6"/>
    <w:rsid w:val="005860E1"/>
    <w:rsid w:val="005864DB"/>
    <w:rsid w:val="0058668B"/>
    <w:rsid w:val="0058674B"/>
    <w:rsid w:val="00586BDE"/>
    <w:rsid w:val="005871A1"/>
    <w:rsid w:val="00587620"/>
    <w:rsid w:val="005878A5"/>
    <w:rsid w:val="0059023F"/>
    <w:rsid w:val="00590506"/>
    <w:rsid w:val="00590FDB"/>
    <w:rsid w:val="00591058"/>
    <w:rsid w:val="0059175E"/>
    <w:rsid w:val="00591D2F"/>
    <w:rsid w:val="00592102"/>
    <w:rsid w:val="00592885"/>
    <w:rsid w:val="005937DC"/>
    <w:rsid w:val="00593800"/>
    <w:rsid w:val="0059403C"/>
    <w:rsid w:val="005957D4"/>
    <w:rsid w:val="00595B59"/>
    <w:rsid w:val="005962F6"/>
    <w:rsid w:val="005964EB"/>
    <w:rsid w:val="005973FE"/>
    <w:rsid w:val="00597D8A"/>
    <w:rsid w:val="005A00C5"/>
    <w:rsid w:val="005A023B"/>
    <w:rsid w:val="005A17B1"/>
    <w:rsid w:val="005A20E6"/>
    <w:rsid w:val="005A2769"/>
    <w:rsid w:val="005A2B40"/>
    <w:rsid w:val="005A3888"/>
    <w:rsid w:val="005A3FBD"/>
    <w:rsid w:val="005A5D38"/>
    <w:rsid w:val="005A61B2"/>
    <w:rsid w:val="005A6683"/>
    <w:rsid w:val="005A67C9"/>
    <w:rsid w:val="005A6E39"/>
    <w:rsid w:val="005A78BC"/>
    <w:rsid w:val="005B1858"/>
    <w:rsid w:val="005B193D"/>
    <w:rsid w:val="005B1F06"/>
    <w:rsid w:val="005B1F15"/>
    <w:rsid w:val="005B200A"/>
    <w:rsid w:val="005B20E3"/>
    <w:rsid w:val="005B2532"/>
    <w:rsid w:val="005B313B"/>
    <w:rsid w:val="005B323B"/>
    <w:rsid w:val="005B34F6"/>
    <w:rsid w:val="005B3E23"/>
    <w:rsid w:val="005B3F53"/>
    <w:rsid w:val="005B41F4"/>
    <w:rsid w:val="005B4416"/>
    <w:rsid w:val="005B4EE5"/>
    <w:rsid w:val="005B50C1"/>
    <w:rsid w:val="005B5730"/>
    <w:rsid w:val="005B5780"/>
    <w:rsid w:val="005B5C1C"/>
    <w:rsid w:val="005B5D52"/>
    <w:rsid w:val="005B65B8"/>
    <w:rsid w:val="005B662A"/>
    <w:rsid w:val="005B66D3"/>
    <w:rsid w:val="005B6C33"/>
    <w:rsid w:val="005B6D58"/>
    <w:rsid w:val="005B6F65"/>
    <w:rsid w:val="005B6FE0"/>
    <w:rsid w:val="005B74A3"/>
    <w:rsid w:val="005B7BAE"/>
    <w:rsid w:val="005C019D"/>
    <w:rsid w:val="005C024D"/>
    <w:rsid w:val="005C0398"/>
    <w:rsid w:val="005C07C6"/>
    <w:rsid w:val="005C0B43"/>
    <w:rsid w:val="005C1696"/>
    <w:rsid w:val="005C1B76"/>
    <w:rsid w:val="005C235B"/>
    <w:rsid w:val="005C23A1"/>
    <w:rsid w:val="005C2409"/>
    <w:rsid w:val="005C354F"/>
    <w:rsid w:val="005C377D"/>
    <w:rsid w:val="005C453E"/>
    <w:rsid w:val="005C4C02"/>
    <w:rsid w:val="005C4CA3"/>
    <w:rsid w:val="005C4E15"/>
    <w:rsid w:val="005C4F05"/>
    <w:rsid w:val="005C5271"/>
    <w:rsid w:val="005C52A1"/>
    <w:rsid w:val="005C5392"/>
    <w:rsid w:val="005C5962"/>
    <w:rsid w:val="005C5EDF"/>
    <w:rsid w:val="005C6C1F"/>
    <w:rsid w:val="005C6EA0"/>
    <w:rsid w:val="005C6F72"/>
    <w:rsid w:val="005C7155"/>
    <w:rsid w:val="005C74BE"/>
    <w:rsid w:val="005C7CB5"/>
    <w:rsid w:val="005C7E1B"/>
    <w:rsid w:val="005D0AE0"/>
    <w:rsid w:val="005D2673"/>
    <w:rsid w:val="005D2A7C"/>
    <w:rsid w:val="005D3059"/>
    <w:rsid w:val="005D3236"/>
    <w:rsid w:val="005D3434"/>
    <w:rsid w:val="005D360A"/>
    <w:rsid w:val="005D3D0D"/>
    <w:rsid w:val="005D3E68"/>
    <w:rsid w:val="005D3E6C"/>
    <w:rsid w:val="005D444E"/>
    <w:rsid w:val="005D47E7"/>
    <w:rsid w:val="005D47F0"/>
    <w:rsid w:val="005D4C01"/>
    <w:rsid w:val="005D5BDE"/>
    <w:rsid w:val="005D5EFA"/>
    <w:rsid w:val="005D68C6"/>
    <w:rsid w:val="005D6AF1"/>
    <w:rsid w:val="005D6BEF"/>
    <w:rsid w:val="005D6D71"/>
    <w:rsid w:val="005D73CC"/>
    <w:rsid w:val="005E0178"/>
    <w:rsid w:val="005E0527"/>
    <w:rsid w:val="005E0DCD"/>
    <w:rsid w:val="005E1F12"/>
    <w:rsid w:val="005E2AA0"/>
    <w:rsid w:val="005E2C57"/>
    <w:rsid w:val="005E3035"/>
    <w:rsid w:val="005E34C7"/>
    <w:rsid w:val="005E461C"/>
    <w:rsid w:val="005E4724"/>
    <w:rsid w:val="005E4CA5"/>
    <w:rsid w:val="005E5985"/>
    <w:rsid w:val="005E729D"/>
    <w:rsid w:val="005E76C4"/>
    <w:rsid w:val="005E7768"/>
    <w:rsid w:val="005E792D"/>
    <w:rsid w:val="005E7B80"/>
    <w:rsid w:val="005E7E39"/>
    <w:rsid w:val="005F08C3"/>
    <w:rsid w:val="005F0943"/>
    <w:rsid w:val="005F0A5A"/>
    <w:rsid w:val="005F0F69"/>
    <w:rsid w:val="005F1747"/>
    <w:rsid w:val="005F1F65"/>
    <w:rsid w:val="005F2086"/>
    <w:rsid w:val="005F2395"/>
    <w:rsid w:val="005F2D96"/>
    <w:rsid w:val="005F348E"/>
    <w:rsid w:val="005F34E3"/>
    <w:rsid w:val="005F397A"/>
    <w:rsid w:val="005F4092"/>
    <w:rsid w:val="005F40EF"/>
    <w:rsid w:val="005F48A6"/>
    <w:rsid w:val="005F48BB"/>
    <w:rsid w:val="005F55A3"/>
    <w:rsid w:val="005F55F8"/>
    <w:rsid w:val="005F57B1"/>
    <w:rsid w:val="005F57B4"/>
    <w:rsid w:val="005F66A7"/>
    <w:rsid w:val="005F66B3"/>
    <w:rsid w:val="005F7EA5"/>
    <w:rsid w:val="006002C5"/>
    <w:rsid w:val="006003DF"/>
    <w:rsid w:val="006004E0"/>
    <w:rsid w:val="00600576"/>
    <w:rsid w:val="00600757"/>
    <w:rsid w:val="00600C55"/>
    <w:rsid w:val="00601791"/>
    <w:rsid w:val="00601BCD"/>
    <w:rsid w:val="00601DA1"/>
    <w:rsid w:val="006027C1"/>
    <w:rsid w:val="00602F51"/>
    <w:rsid w:val="006033BC"/>
    <w:rsid w:val="0060362F"/>
    <w:rsid w:val="00603C61"/>
    <w:rsid w:val="00603F18"/>
    <w:rsid w:val="00604135"/>
    <w:rsid w:val="0060469B"/>
    <w:rsid w:val="00604917"/>
    <w:rsid w:val="00604BC4"/>
    <w:rsid w:val="00605D6F"/>
    <w:rsid w:val="00605E5C"/>
    <w:rsid w:val="00606440"/>
    <w:rsid w:val="0060662E"/>
    <w:rsid w:val="0060688B"/>
    <w:rsid w:val="006071A3"/>
    <w:rsid w:val="00607B3F"/>
    <w:rsid w:val="00607F76"/>
    <w:rsid w:val="00607FC1"/>
    <w:rsid w:val="0061035E"/>
    <w:rsid w:val="00610596"/>
    <w:rsid w:val="00611019"/>
    <w:rsid w:val="0061230B"/>
    <w:rsid w:val="00612BB5"/>
    <w:rsid w:val="00612F10"/>
    <w:rsid w:val="0061388C"/>
    <w:rsid w:val="0061484A"/>
    <w:rsid w:val="00614C10"/>
    <w:rsid w:val="00614C12"/>
    <w:rsid w:val="00615251"/>
    <w:rsid w:val="00616CFD"/>
    <w:rsid w:val="00617472"/>
    <w:rsid w:val="00617873"/>
    <w:rsid w:val="00617B6F"/>
    <w:rsid w:val="00620142"/>
    <w:rsid w:val="00620498"/>
    <w:rsid w:val="006208A8"/>
    <w:rsid w:val="00620F88"/>
    <w:rsid w:val="00621321"/>
    <w:rsid w:val="00622066"/>
    <w:rsid w:val="006224D1"/>
    <w:rsid w:val="00622663"/>
    <w:rsid w:val="006226BC"/>
    <w:rsid w:val="00622C9B"/>
    <w:rsid w:val="006235C9"/>
    <w:rsid w:val="00624011"/>
    <w:rsid w:val="00625A81"/>
    <w:rsid w:val="00625BE6"/>
    <w:rsid w:val="00625DE0"/>
    <w:rsid w:val="00626EFF"/>
    <w:rsid w:val="0062729D"/>
    <w:rsid w:val="00627786"/>
    <w:rsid w:val="00627C19"/>
    <w:rsid w:val="0063019F"/>
    <w:rsid w:val="00630402"/>
    <w:rsid w:val="00630496"/>
    <w:rsid w:val="0063052A"/>
    <w:rsid w:val="00630F44"/>
    <w:rsid w:val="00631781"/>
    <w:rsid w:val="00631BAA"/>
    <w:rsid w:val="00631D63"/>
    <w:rsid w:val="006320EF"/>
    <w:rsid w:val="006320FC"/>
    <w:rsid w:val="0063279C"/>
    <w:rsid w:val="00632E9D"/>
    <w:rsid w:val="00633D01"/>
    <w:rsid w:val="00634294"/>
    <w:rsid w:val="006342B7"/>
    <w:rsid w:val="00634651"/>
    <w:rsid w:val="00634DD0"/>
    <w:rsid w:val="00634FE7"/>
    <w:rsid w:val="00635657"/>
    <w:rsid w:val="006364C5"/>
    <w:rsid w:val="006368A4"/>
    <w:rsid w:val="00636BCC"/>
    <w:rsid w:val="00636D44"/>
    <w:rsid w:val="00637733"/>
    <w:rsid w:val="00637CE9"/>
    <w:rsid w:val="00637F32"/>
    <w:rsid w:val="006409D7"/>
    <w:rsid w:val="00640BAA"/>
    <w:rsid w:val="006411E5"/>
    <w:rsid w:val="0064121F"/>
    <w:rsid w:val="006422C4"/>
    <w:rsid w:val="0064275E"/>
    <w:rsid w:val="006428A0"/>
    <w:rsid w:val="00643536"/>
    <w:rsid w:val="006438C5"/>
    <w:rsid w:val="00643B46"/>
    <w:rsid w:val="00643CD9"/>
    <w:rsid w:val="00644703"/>
    <w:rsid w:val="0064474D"/>
    <w:rsid w:val="006447F0"/>
    <w:rsid w:val="00644A25"/>
    <w:rsid w:val="00644DBB"/>
    <w:rsid w:val="00644DC3"/>
    <w:rsid w:val="0064533D"/>
    <w:rsid w:val="00646C17"/>
    <w:rsid w:val="0064719D"/>
    <w:rsid w:val="00647D4F"/>
    <w:rsid w:val="00650284"/>
    <w:rsid w:val="00650B12"/>
    <w:rsid w:val="006517D0"/>
    <w:rsid w:val="00651F41"/>
    <w:rsid w:val="00652544"/>
    <w:rsid w:val="006525CF"/>
    <w:rsid w:val="006526CD"/>
    <w:rsid w:val="0065293B"/>
    <w:rsid w:val="0065310A"/>
    <w:rsid w:val="00653798"/>
    <w:rsid w:val="00653C47"/>
    <w:rsid w:val="00653FF6"/>
    <w:rsid w:val="006542E5"/>
    <w:rsid w:val="00654F63"/>
    <w:rsid w:val="00654F94"/>
    <w:rsid w:val="00655177"/>
    <w:rsid w:val="00655623"/>
    <w:rsid w:val="006557C0"/>
    <w:rsid w:val="006565A2"/>
    <w:rsid w:val="00656C8E"/>
    <w:rsid w:val="00656D64"/>
    <w:rsid w:val="0065702D"/>
    <w:rsid w:val="006578B4"/>
    <w:rsid w:val="00657F95"/>
    <w:rsid w:val="00660007"/>
    <w:rsid w:val="006601CB"/>
    <w:rsid w:val="00660481"/>
    <w:rsid w:val="00660771"/>
    <w:rsid w:val="00660F34"/>
    <w:rsid w:val="006612C3"/>
    <w:rsid w:val="006614D5"/>
    <w:rsid w:val="00661591"/>
    <w:rsid w:val="00662062"/>
    <w:rsid w:val="00662682"/>
    <w:rsid w:val="0066275E"/>
    <w:rsid w:val="00662B21"/>
    <w:rsid w:val="00662EF9"/>
    <w:rsid w:val="006637A2"/>
    <w:rsid w:val="00663C2D"/>
    <w:rsid w:val="00663D26"/>
    <w:rsid w:val="00663D41"/>
    <w:rsid w:val="0066400F"/>
    <w:rsid w:val="006640AE"/>
    <w:rsid w:val="006641E6"/>
    <w:rsid w:val="00664BEB"/>
    <w:rsid w:val="0066558B"/>
    <w:rsid w:val="00665A62"/>
    <w:rsid w:val="00665BAF"/>
    <w:rsid w:val="00665C04"/>
    <w:rsid w:val="00666664"/>
    <w:rsid w:val="006666CD"/>
    <w:rsid w:val="00666E53"/>
    <w:rsid w:val="0066734B"/>
    <w:rsid w:val="00670166"/>
    <w:rsid w:val="0067029D"/>
    <w:rsid w:val="00670A43"/>
    <w:rsid w:val="00670BFD"/>
    <w:rsid w:val="00671093"/>
    <w:rsid w:val="00671BEF"/>
    <w:rsid w:val="006730F9"/>
    <w:rsid w:val="00674C3D"/>
    <w:rsid w:val="00675AB9"/>
    <w:rsid w:val="00676259"/>
    <w:rsid w:val="006764E7"/>
    <w:rsid w:val="00676EB5"/>
    <w:rsid w:val="00676F9F"/>
    <w:rsid w:val="00677CAA"/>
    <w:rsid w:val="00677E1E"/>
    <w:rsid w:val="0068055C"/>
    <w:rsid w:val="0068067B"/>
    <w:rsid w:val="00680719"/>
    <w:rsid w:val="00680F13"/>
    <w:rsid w:val="0068129C"/>
    <w:rsid w:val="00681C38"/>
    <w:rsid w:val="00681CE6"/>
    <w:rsid w:val="00681F52"/>
    <w:rsid w:val="0068258F"/>
    <w:rsid w:val="0068259C"/>
    <w:rsid w:val="0068272F"/>
    <w:rsid w:val="0068300A"/>
    <w:rsid w:val="006834AC"/>
    <w:rsid w:val="00683EB8"/>
    <w:rsid w:val="00684722"/>
    <w:rsid w:val="0068496A"/>
    <w:rsid w:val="00684B13"/>
    <w:rsid w:val="00685A22"/>
    <w:rsid w:val="00685E3E"/>
    <w:rsid w:val="0068602C"/>
    <w:rsid w:val="006863DF"/>
    <w:rsid w:val="0068666D"/>
    <w:rsid w:val="00687175"/>
    <w:rsid w:val="00687272"/>
    <w:rsid w:val="0069030D"/>
    <w:rsid w:val="006904BC"/>
    <w:rsid w:val="00690980"/>
    <w:rsid w:val="00690EB8"/>
    <w:rsid w:val="006913D4"/>
    <w:rsid w:val="00691411"/>
    <w:rsid w:val="00691989"/>
    <w:rsid w:val="00692002"/>
    <w:rsid w:val="0069200A"/>
    <w:rsid w:val="00692087"/>
    <w:rsid w:val="006920A9"/>
    <w:rsid w:val="006927A8"/>
    <w:rsid w:val="00692B8D"/>
    <w:rsid w:val="00692BAD"/>
    <w:rsid w:val="00694551"/>
    <w:rsid w:val="006945D8"/>
    <w:rsid w:val="0069516B"/>
    <w:rsid w:val="006954B3"/>
    <w:rsid w:val="006955B7"/>
    <w:rsid w:val="00695EF4"/>
    <w:rsid w:val="00696456"/>
    <w:rsid w:val="00696839"/>
    <w:rsid w:val="00696924"/>
    <w:rsid w:val="00697D02"/>
    <w:rsid w:val="006A114C"/>
    <w:rsid w:val="006A1F07"/>
    <w:rsid w:val="006A1F1E"/>
    <w:rsid w:val="006A3554"/>
    <w:rsid w:val="006A3701"/>
    <w:rsid w:val="006A39A4"/>
    <w:rsid w:val="006A3C2D"/>
    <w:rsid w:val="006A540E"/>
    <w:rsid w:val="006A5938"/>
    <w:rsid w:val="006A5B8E"/>
    <w:rsid w:val="006A5C57"/>
    <w:rsid w:val="006A618A"/>
    <w:rsid w:val="006A65DC"/>
    <w:rsid w:val="006A6EE2"/>
    <w:rsid w:val="006B16D5"/>
    <w:rsid w:val="006B17D8"/>
    <w:rsid w:val="006B220F"/>
    <w:rsid w:val="006B2A66"/>
    <w:rsid w:val="006B2F94"/>
    <w:rsid w:val="006B320B"/>
    <w:rsid w:val="006B33D4"/>
    <w:rsid w:val="006B3667"/>
    <w:rsid w:val="006B3F65"/>
    <w:rsid w:val="006B54F5"/>
    <w:rsid w:val="006B55E8"/>
    <w:rsid w:val="006B5720"/>
    <w:rsid w:val="006B5CFB"/>
    <w:rsid w:val="006B65B5"/>
    <w:rsid w:val="006B6C51"/>
    <w:rsid w:val="006B716E"/>
    <w:rsid w:val="006B721C"/>
    <w:rsid w:val="006B737D"/>
    <w:rsid w:val="006B7786"/>
    <w:rsid w:val="006C032C"/>
    <w:rsid w:val="006C08AD"/>
    <w:rsid w:val="006C0BF2"/>
    <w:rsid w:val="006C0C6F"/>
    <w:rsid w:val="006C0D3B"/>
    <w:rsid w:val="006C0FAB"/>
    <w:rsid w:val="006C1A9C"/>
    <w:rsid w:val="006C270E"/>
    <w:rsid w:val="006C3C89"/>
    <w:rsid w:val="006C3E68"/>
    <w:rsid w:val="006C475C"/>
    <w:rsid w:val="006C4867"/>
    <w:rsid w:val="006C4E15"/>
    <w:rsid w:val="006C5991"/>
    <w:rsid w:val="006C5B64"/>
    <w:rsid w:val="006C602F"/>
    <w:rsid w:val="006C6365"/>
    <w:rsid w:val="006C6759"/>
    <w:rsid w:val="006C6A85"/>
    <w:rsid w:val="006C6CE0"/>
    <w:rsid w:val="006C6F23"/>
    <w:rsid w:val="006C7CF2"/>
    <w:rsid w:val="006D045A"/>
    <w:rsid w:val="006D0881"/>
    <w:rsid w:val="006D0C35"/>
    <w:rsid w:val="006D10DE"/>
    <w:rsid w:val="006D1231"/>
    <w:rsid w:val="006D193B"/>
    <w:rsid w:val="006D1E16"/>
    <w:rsid w:val="006D24CA"/>
    <w:rsid w:val="006D29CC"/>
    <w:rsid w:val="006D2C0C"/>
    <w:rsid w:val="006D38DC"/>
    <w:rsid w:val="006D3D56"/>
    <w:rsid w:val="006D4196"/>
    <w:rsid w:val="006D4A47"/>
    <w:rsid w:val="006D4F15"/>
    <w:rsid w:val="006D586B"/>
    <w:rsid w:val="006D6687"/>
    <w:rsid w:val="006D672B"/>
    <w:rsid w:val="006D69C6"/>
    <w:rsid w:val="006D6A5A"/>
    <w:rsid w:val="006D6F68"/>
    <w:rsid w:val="006D762A"/>
    <w:rsid w:val="006E07DB"/>
    <w:rsid w:val="006E081B"/>
    <w:rsid w:val="006E0979"/>
    <w:rsid w:val="006E0E58"/>
    <w:rsid w:val="006E0E91"/>
    <w:rsid w:val="006E107F"/>
    <w:rsid w:val="006E1564"/>
    <w:rsid w:val="006E2167"/>
    <w:rsid w:val="006E23C6"/>
    <w:rsid w:val="006E2489"/>
    <w:rsid w:val="006E24FB"/>
    <w:rsid w:val="006E2E97"/>
    <w:rsid w:val="006E3B72"/>
    <w:rsid w:val="006E3F45"/>
    <w:rsid w:val="006E4557"/>
    <w:rsid w:val="006E45B4"/>
    <w:rsid w:val="006E4684"/>
    <w:rsid w:val="006E4BC5"/>
    <w:rsid w:val="006E50C9"/>
    <w:rsid w:val="006E52F4"/>
    <w:rsid w:val="006E6088"/>
    <w:rsid w:val="006E6BF4"/>
    <w:rsid w:val="006E6D5B"/>
    <w:rsid w:val="006E776B"/>
    <w:rsid w:val="006E7966"/>
    <w:rsid w:val="006E7A99"/>
    <w:rsid w:val="006E7B14"/>
    <w:rsid w:val="006E7BA0"/>
    <w:rsid w:val="006F2654"/>
    <w:rsid w:val="006F2748"/>
    <w:rsid w:val="006F2CE0"/>
    <w:rsid w:val="006F3F15"/>
    <w:rsid w:val="006F5275"/>
    <w:rsid w:val="006F58BA"/>
    <w:rsid w:val="006F5EF7"/>
    <w:rsid w:val="006F5F1B"/>
    <w:rsid w:val="006F6268"/>
    <w:rsid w:val="006F67E5"/>
    <w:rsid w:val="006F6CF5"/>
    <w:rsid w:val="006F7FD1"/>
    <w:rsid w:val="007009C8"/>
    <w:rsid w:val="00700C8E"/>
    <w:rsid w:val="00701229"/>
    <w:rsid w:val="00702B25"/>
    <w:rsid w:val="00702C38"/>
    <w:rsid w:val="00702CAC"/>
    <w:rsid w:val="00702D49"/>
    <w:rsid w:val="007033C1"/>
    <w:rsid w:val="00703705"/>
    <w:rsid w:val="007042BD"/>
    <w:rsid w:val="007045C5"/>
    <w:rsid w:val="0070466D"/>
    <w:rsid w:val="007046E4"/>
    <w:rsid w:val="00704E63"/>
    <w:rsid w:val="0070517B"/>
    <w:rsid w:val="0070612C"/>
    <w:rsid w:val="0070646B"/>
    <w:rsid w:val="0070735E"/>
    <w:rsid w:val="007107D0"/>
    <w:rsid w:val="007107E0"/>
    <w:rsid w:val="007107EA"/>
    <w:rsid w:val="00710FE8"/>
    <w:rsid w:val="0071157A"/>
    <w:rsid w:val="00712BE9"/>
    <w:rsid w:val="00713261"/>
    <w:rsid w:val="007134D5"/>
    <w:rsid w:val="00713B22"/>
    <w:rsid w:val="00713D73"/>
    <w:rsid w:val="0071442D"/>
    <w:rsid w:val="00715464"/>
    <w:rsid w:val="007163B9"/>
    <w:rsid w:val="007163F8"/>
    <w:rsid w:val="00716615"/>
    <w:rsid w:val="00717552"/>
    <w:rsid w:val="007179C4"/>
    <w:rsid w:val="00720176"/>
    <w:rsid w:val="00720AD7"/>
    <w:rsid w:val="00720E0A"/>
    <w:rsid w:val="00722229"/>
    <w:rsid w:val="00722727"/>
    <w:rsid w:val="00723177"/>
    <w:rsid w:val="007235C8"/>
    <w:rsid w:val="00723819"/>
    <w:rsid w:val="00724155"/>
    <w:rsid w:val="00724B2B"/>
    <w:rsid w:val="00724BC6"/>
    <w:rsid w:val="00724D5D"/>
    <w:rsid w:val="00724EF4"/>
    <w:rsid w:val="00725042"/>
    <w:rsid w:val="00725813"/>
    <w:rsid w:val="00725F80"/>
    <w:rsid w:val="00726F4C"/>
    <w:rsid w:val="007278D9"/>
    <w:rsid w:val="0072798D"/>
    <w:rsid w:val="0072798F"/>
    <w:rsid w:val="00727C1E"/>
    <w:rsid w:val="007305FF"/>
    <w:rsid w:val="007307DF"/>
    <w:rsid w:val="007314A7"/>
    <w:rsid w:val="00731922"/>
    <w:rsid w:val="00731D6B"/>
    <w:rsid w:val="00731E3B"/>
    <w:rsid w:val="007321E2"/>
    <w:rsid w:val="00732610"/>
    <w:rsid w:val="007326AF"/>
    <w:rsid w:val="0073431D"/>
    <w:rsid w:val="007344C0"/>
    <w:rsid w:val="00734CB0"/>
    <w:rsid w:val="00734CE8"/>
    <w:rsid w:val="007357B4"/>
    <w:rsid w:val="00735A95"/>
    <w:rsid w:val="0073609F"/>
    <w:rsid w:val="00736380"/>
    <w:rsid w:val="0073638E"/>
    <w:rsid w:val="00736993"/>
    <w:rsid w:val="00737559"/>
    <w:rsid w:val="0074015A"/>
    <w:rsid w:val="007402A7"/>
    <w:rsid w:val="007404E4"/>
    <w:rsid w:val="007414B3"/>
    <w:rsid w:val="00741653"/>
    <w:rsid w:val="00741CDA"/>
    <w:rsid w:val="0074241A"/>
    <w:rsid w:val="007428EA"/>
    <w:rsid w:val="00742CC1"/>
    <w:rsid w:val="00742E5D"/>
    <w:rsid w:val="00743328"/>
    <w:rsid w:val="00743747"/>
    <w:rsid w:val="00743B88"/>
    <w:rsid w:val="00743C6B"/>
    <w:rsid w:val="0074418C"/>
    <w:rsid w:val="00744542"/>
    <w:rsid w:val="00744706"/>
    <w:rsid w:val="00744B83"/>
    <w:rsid w:val="00744EEC"/>
    <w:rsid w:val="007459D1"/>
    <w:rsid w:val="007467D7"/>
    <w:rsid w:val="00746E81"/>
    <w:rsid w:val="00747970"/>
    <w:rsid w:val="00747F8A"/>
    <w:rsid w:val="007509C1"/>
    <w:rsid w:val="00750F62"/>
    <w:rsid w:val="00750FC8"/>
    <w:rsid w:val="007515E9"/>
    <w:rsid w:val="00751C1E"/>
    <w:rsid w:val="00751D28"/>
    <w:rsid w:val="00752FB6"/>
    <w:rsid w:val="00753075"/>
    <w:rsid w:val="00753A57"/>
    <w:rsid w:val="00753EE9"/>
    <w:rsid w:val="00753F81"/>
    <w:rsid w:val="0075458E"/>
    <w:rsid w:val="00755538"/>
    <w:rsid w:val="00755871"/>
    <w:rsid w:val="00755EDF"/>
    <w:rsid w:val="0075625F"/>
    <w:rsid w:val="00757461"/>
    <w:rsid w:val="007579C6"/>
    <w:rsid w:val="00757E99"/>
    <w:rsid w:val="00757F2E"/>
    <w:rsid w:val="007602AE"/>
    <w:rsid w:val="00760392"/>
    <w:rsid w:val="00760503"/>
    <w:rsid w:val="00760F08"/>
    <w:rsid w:val="0076113C"/>
    <w:rsid w:val="007622B6"/>
    <w:rsid w:val="00763228"/>
    <w:rsid w:val="00763F6B"/>
    <w:rsid w:val="007644DE"/>
    <w:rsid w:val="0076592F"/>
    <w:rsid w:val="00765D64"/>
    <w:rsid w:val="00766431"/>
    <w:rsid w:val="007666BA"/>
    <w:rsid w:val="00766F9D"/>
    <w:rsid w:val="00767255"/>
    <w:rsid w:val="00767AB6"/>
    <w:rsid w:val="00770361"/>
    <w:rsid w:val="00770485"/>
    <w:rsid w:val="00771443"/>
    <w:rsid w:val="007715A7"/>
    <w:rsid w:val="00771E95"/>
    <w:rsid w:val="0077283F"/>
    <w:rsid w:val="0077340D"/>
    <w:rsid w:val="00773C45"/>
    <w:rsid w:val="007741DE"/>
    <w:rsid w:val="0077427C"/>
    <w:rsid w:val="0077458B"/>
    <w:rsid w:val="007745EE"/>
    <w:rsid w:val="00775496"/>
    <w:rsid w:val="007759B7"/>
    <w:rsid w:val="00775B54"/>
    <w:rsid w:val="00775E94"/>
    <w:rsid w:val="00775FA2"/>
    <w:rsid w:val="007761AE"/>
    <w:rsid w:val="0077622A"/>
    <w:rsid w:val="00776773"/>
    <w:rsid w:val="007767E6"/>
    <w:rsid w:val="00776CCB"/>
    <w:rsid w:val="00777A9B"/>
    <w:rsid w:val="00777BBC"/>
    <w:rsid w:val="00777BE0"/>
    <w:rsid w:val="00777DAE"/>
    <w:rsid w:val="00777F66"/>
    <w:rsid w:val="00780635"/>
    <w:rsid w:val="00780EC3"/>
    <w:rsid w:val="0078108A"/>
    <w:rsid w:val="0078111A"/>
    <w:rsid w:val="00781A84"/>
    <w:rsid w:val="00781B2C"/>
    <w:rsid w:val="0078245F"/>
    <w:rsid w:val="00782F19"/>
    <w:rsid w:val="00782F86"/>
    <w:rsid w:val="00783124"/>
    <w:rsid w:val="00784117"/>
    <w:rsid w:val="007846AA"/>
    <w:rsid w:val="0078602A"/>
    <w:rsid w:val="007860F9"/>
    <w:rsid w:val="007869A5"/>
    <w:rsid w:val="00786AC3"/>
    <w:rsid w:val="00786E66"/>
    <w:rsid w:val="00790430"/>
    <w:rsid w:val="00791181"/>
    <w:rsid w:val="00791352"/>
    <w:rsid w:val="007914F5"/>
    <w:rsid w:val="00791693"/>
    <w:rsid w:val="007928EB"/>
    <w:rsid w:val="00792A9F"/>
    <w:rsid w:val="0079349A"/>
    <w:rsid w:val="00793CBA"/>
    <w:rsid w:val="007959BD"/>
    <w:rsid w:val="007964CD"/>
    <w:rsid w:val="007A0435"/>
    <w:rsid w:val="007A194A"/>
    <w:rsid w:val="007A1D96"/>
    <w:rsid w:val="007A3283"/>
    <w:rsid w:val="007A3EA1"/>
    <w:rsid w:val="007A3F30"/>
    <w:rsid w:val="007A46A6"/>
    <w:rsid w:val="007A580C"/>
    <w:rsid w:val="007A58D3"/>
    <w:rsid w:val="007A6A99"/>
    <w:rsid w:val="007A6FC6"/>
    <w:rsid w:val="007A723E"/>
    <w:rsid w:val="007A78C4"/>
    <w:rsid w:val="007A79AD"/>
    <w:rsid w:val="007B03F4"/>
    <w:rsid w:val="007B0E4F"/>
    <w:rsid w:val="007B1F25"/>
    <w:rsid w:val="007B23B7"/>
    <w:rsid w:val="007B246B"/>
    <w:rsid w:val="007B2CD3"/>
    <w:rsid w:val="007B2D72"/>
    <w:rsid w:val="007B2E9F"/>
    <w:rsid w:val="007B40A9"/>
    <w:rsid w:val="007B4A42"/>
    <w:rsid w:val="007B5020"/>
    <w:rsid w:val="007B54D9"/>
    <w:rsid w:val="007B55E9"/>
    <w:rsid w:val="007B5735"/>
    <w:rsid w:val="007B58D4"/>
    <w:rsid w:val="007B59D0"/>
    <w:rsid w:val="007B59E3"/>
    <w:rsid w:val="007B66FF"/>
    <w:rsid w:val="007B67E7"/>
    <w:rsid w:val="007B68B1"/>
    <w:rsid w:val="007B6B88"/>
    <w:rsid w:val="007B6E2C"/>
    <w:rsid w:val="007B73D0"/>
    <w:rsid w:val="007C019D"/>
    <w:rsid w:val="007C042D"/>
    <w:rsid w:val="007C06B4"/>
    <w:rsid w:val="007C07A5"/>
    <w:rsid w:val="007C0C5C"/>
    <w:rsid w:val="007C11E8"/>
    <w:rsid w:val="007C11FF"/>
    <w:rsid w:val="007C136B"/>
    <w:rsid w:val="007C1425"/>
    <w:rsid w:val="007C2343"/>
    <w:rsid w:val="007C29E0"/>
    <w:rsid w:val="007C32A3"/>
    <w:rsid w:val="007C3EFC"/>
    <w:rsid w:val="007C4EE7"/>
    <w:rsid w:val="007C5211"/>
    <w:rsid w:val="007C6033"/>
    <w:rsid w:val="007C610E"/>
    <w:rsid w:val="007C6F1F"/>
    <w:rsid w:val="007C70ED"/>
    <w:rsid w:val="007C7639"/>
    <w:rsid w:val="007C77D7"/>
    <w:rsid w:val="007D0132"/>
    <w:rsid w:val="007D02A3"/>
    <w:rsid w:val="007D05A2"/>
    <w:rsid w:val="007D071D"/>
    <w:rsid w:val="007D0F9C"/>
    <w:rsid w:val="007D12E6"/>
    <w:rsid w:val="007D20A1"/>
    <w:rsid w:val="007D24D4"/>
    <w:rsid w:val="007D2AF7"/>
    <w:rsid w:val="007D2BB2"/>
    <w:rsid w:val="007D2E54"/>
    <w:rsid w:val="007D30BA"/>
    <w:rsid w:val="007D5710"/>
    <w:rsid w:val="007D57E8"/>
    <w:rsid w:val="007D5A92"/>
    <w:rsid w:val="007D6708"/>
    <w:rsid w:val="007D67A8"/>
    <w:rsid w:val="007D68F2"/>
    <w:rsid w:val="007D6D90"/>
    <w:rsid w:val="007D76B6"/>
    <w:rsid w:val="007D7B79"/>
    <w:rsid w:val="007E0A38"/>
    <w:rsid w:val="007E0AAF"/>
    <w:rsid w:val="007E0CEA"/>
    <w:rsid w:val="007E106C"/>
    <w:rsid w:val="007E117E"/>
    <w:rsid w:val="007E1FE8"/>
    <w:rsid w:val="007E2C29"/>
    <w:rsid w:val="007E3046"/>
    <w:rsid w:val="007E37E1"/>
    <w:rsid w:val="007E4763"/>
    <w:rsid w:val="007E4AA1"/>
    <w:rsid w:val="007E626C"/>
    <w:rsid w:val="007E6EE0"/>
    <w:rsid w:val="007E7820"/>
    <w:rsid w:val="007E791F"/>
    <w:rsid w:val="007E7AEF"/>
    <w:rsid w:val="007F0829"/>
    <w:rsid w:val="007F0B1B"/>
    <w:rsid w:val="007F0E1E"/>
    <w:rsid w:val="007F0FBB"/>
    <w:rsid w:val="007F10E6"/>
    <w:rsid w:val="007F1353"/>
    <w:rsid w:val="007F1890"/>
    <w:rsid w:val="007F1E72"/>
    <w:rsid w:val="007F2535"/>
    <w:rsid w:val="007F2A4F"/>
    <w:rsid w:val="007F46B1"/>
    <w:rsid w:val="007F4AC5"/>
    <w:rsid w:val="007F4BB5"/>
    <w:rsid w:val="007F5227"/>
    <w:rsid w:val="007F5E10"/>
    <w:rsid w:val="007F62EA"/>
    <w:rsid w:val="007F6E2A"/>
    <w:rsid w:val="007F77FF"/>
    <w:rsid w:val="007F7C99"/>
    <w:rsid w:val="00800261"/>
    <w:rsid w:val="008004A9"/>
    <w:rsid w:val="00800588"/>
    <w:rsid w:val="0080120B"/>
    <w:rsid w:val="0080121A"/>
    <w:rsid w:val="0080168B"/>
    <w:rsid w:val="0080184F"/>
    <w:rsid w:val="00801A62"/>
    <w:rsid w:val="00801B6E"/>
    <w:rsid w:val="00801F03"/>
    <w:rsid w:val="0080204B"/>
    <w:rsid w:val="008027F6"/>
    <w:rsid w:val="00802A2F"/>
    <w:rsid w:val="00803723"/>
    <w:rsid w:val="00803E41"/>
    <w:rsid w:val="008041B2"/>
    <w:rsid w:val="00804ECF"/>
    <w:rsid w:val="00805634"/>
    <w:rsid w:val="008056C8"/>
    <w:rsid w:val="00806219"/>
    <w:rsid w:val="00806B0D"/>
    <w:rsid w:val="00806C5F"/>
    <w:rsid w:val="00807975"/>
    <w:rsid w:val="00807D4E"/>
    <w:rsid w:val="00807E72"/>
    <w:rsid w:val="008113EA"/>
    <w:rsid w:val="00811EEF"/>
    <w:rsid w:val="0081222C"/>
    <w:rsid w:val="00812920"/>
    <w:rsid w:val="0081359C"/>
    <w:rsid w:val="00813B29"/>
    <w:rsid w:val="00814184"/>
    <w:rsid w:val="00814906"/>
    <w:rsid w:val="00814B66"/>
    <w:rsid w:val="00815612"/>
    <w:rsid w:val="008157F1"/>
    <w:rsid w:val="00815C13"/>
    <w:rsid w:val="0081601B"/>
    <w:rsid w:val="00816505"/>
    <w:rsid w:val="008169D9"/>
    <w:rsid w:val="00817BCE"/>
    <w:rsid w:val="00820C50"/>
    <w:rsid w:val="00820C8C"/>
    <w:rsid w:val="00820D3F"/>
    <w:rsid w:val="008215E2"/>
    <w:rsid w:val="00821830"/>
    <w:rsid w:val="00822512"/>
    <w:rsid w:val="00822E6A"/>
    <w:rsid w:val="00822E9D"/>
    <w:rsid w:val="00823592"/>
    <w:rsid w:val="0082438B"/>
    <w:rsid w:val="008244BA"/>
    <w:rsid w:val="00825691"/>
    <w:rsid w:val="0082598F"/>
    <w:rsid w:val="00825AF7"/>
    <w:rsid w:val="00826F13"/>
    <w:rsid w:val="0082795C"/>
    <w:rsid w:val="00831FD2"/>
    <w:rsid w:val="0083235F"/>
    <w:rsid w:val="008324C2"/>
    <w:rsid w:val="00832F59"/>
    <w:rsid w:val="008331C0"/>
    <w:rsid w:val="008334FA"/>
    <w:rsid w:val="00833572"/>
    <w:rsid w:val="008335D4"/>
    <w:rsid w:val="008338AF"/>
    <w:rsid w:val="00833B96"/>
    <w:rsid w:val="0083468B"/>
    <w:rsid w:val="00834AE7"/>
    <w:rsid w:val="00834C23"/>
    <w:rsid w:val="008352AC"/>
    <w:rsid w:val="008354CA"/>
    <w:rsid w:val="008357E1"/>
    <w:rsid w:val="008358C3"/>
    <w:rsid w:val="00836080"/>
    <w:rsid w:val="0083630C"/>
    <w:rsid w:val="00836673"/>
    <w:rsid w:val="00836B44"/>
    <w:rsid w:val="00836F63"/>
    <w:rsid w:val="0083721C"/>
    <w:rsid w:val="008377F5"/>
    <w:rsid w:val="008400D0"/>
    <w:rsid w:val="00840386"/>
    <w:rsid w:val="0084145C"/>
    <w:rsid w:val="0084199E"/>
    <w:rsid w:val="008419F9"/>
    <w:rsid w:val="00841B3B"/>
    <w:rsid w:val="00841B85"/>
    <w:rsid w:val="00841E46"/>
    <w:rsid w:val="008429D9"/>
    <w:rsid w:val="00842CFC"/>
    <w:rsid w:val="008434BF"/>
    <w:rsid w:val="00843AF4"/>
    <w:rsid w:val="00843E19"/>
    <w:rsid w:val="00844059"/>
    <w:rsid w:val="00844166"/>
    <w:rsid w:val="008446F8"/>
    <w:rsid w:val="008448CC"/>
    <w:rsid w:val="008458F7"/>
    <w:rsid w:val="00845929"/>
    <w:rsid w:val="008463AD"/>
    <w:rsid w:val="00846487"/>
    <w:rsid w:val="008464B0"/>
    <w:rsid w:val="008472B0"/>
    <w:rsid w:val="00847492"/>
    <w:rsid w:val="00847771"/>
    <w:rsid w:val="00847CFB"/>
    <w:rsid w:val="00850AE7"/>
    <w:rsid w:val="00850BE7"/>
    <w:rsid w:val="00850CCC"/>
    <w:rsid w:val="008511EB"/>
    <w:rsid w:val="00851F4F"/>
    <w:rsid w:val="008522A3"/>
    <w:rsid w:val="00852941"/>
    <w:rsid w:val="00852ADE"/>
    <w:rsid w:val="00853073"/>
    <w:rsid w:val="00853968"/>
    <w:rsid w:val="00853D7E"/>
    <w:rsid w:val="00854B88"/>
    <w:rsid w:val="00854D3B"/>
    <w:rsid w:val="008553A6"/>
    <w:rsid w:val="00855784"/>
    <w:rsid w:val="00855D05"/>
    <w:rsid w:val="008564AB"/>
    <w:rsid w:val="00857171"/>
    <w:rsid w:val="0085736A"/>
    <w:rsid w:val="0085751B"/>
    <w:rsid w:val="00857B52"/>
    <w:rsid w:val="00860512"/>
    <w:rsid w:val="008608D7"/>
    <w:rsid w:val="00860A90"/>
    <w:rsid w:val="00860AD5"/>
    <w:rsid w:val="00861621"/>
    <w:rsid w:val="00861796"/>
    <w:rsid w:val="00861872"/>
    <w:rsid w:val="00861CA2"/>
    <w:rsid w:val="00861D60"/>
    <w:rsid w:val="00861EC1"/>
    <w:rsid w:val="0086221F"/>
    <w:rsid w:val="0086225D"/>
    <w:rsid w:val="00862B34"/>
    <w:rsid w:val="00862B4D"/>
    <w:rsid w:val="00862BD0"/>
    <w:rsid w:val="00862C7A"/>
    <w:rsid w:val="00862D43"/>
    <w:rsid w:val="0086416E"/>
    <w:rsid w:val="00864E84"/>
    <w:rsid w:val="00865425"/>
    <w:rsid w:val="00865851"/>
    <w:rsid w:val="00866F09"/>
    <w:rsid w:val="0086760C"/>
    <w:rsid w:val="0086787A"/>
    <w:rsid w:val="00867DC9"/>
    <w:rsid w:val="00870761"/>
    <w:rsid w:val="00871153"/>
    <w:rsid w:val="008711B7"/>
    <w:rsid w:val="0087194D"/>
    <w:rsid w:val="00871E3B"/>
    <w:rsid w:val="008727FA"/>
    <w:rsid w:val="00872812"/>
    <w:rsid w:val="00872F2F"/>
    <w:rsid w:val="008732D9"/>
    <w:rsid w:val="00873416"/>
    <w:rsid w:val="00873A98"/>
    <w:rsid w:val="0087462F"/>
    <w:rsid w:val="008746C2"/>
    <w:rsid w:val="0087489E"/>
    <w:rsid w:val="00874A07"/>
    <w:rsid w:val="0087625B"/>
    <w:rsid w:val="00876F1D"/>
    <w:rsid w:val="008773E3"/>
    <w:rsid w:val="00877533"/>
    <w:rsid w:val="0087757C"/>
    <w:rsid w:val="00880265"/>
    <w:rsid w:val="0088029D"/>
    <w:rsid w:val="008808EE"/>
    <w:rsid w:val="00880BCD"/>
    <w:rsid w:val="008811D6"/>
    <w:rsid w:val="0088139B"/>
    <w:rsid w:val="008816E4"/>
    <w:rsid w:val="0088234C"/>
    <w:rsid w:val="00882E66"/>
    <w:rsid w:val="00883988"/>
    <w:rsid w:val="00883C72"/>
    <w:rsid w:val="0088472B"/>
    <w:rsid w:val="00884DF6"/>
    <w:rsid w:val="00885164"/>
    <w:rsid w:val="0088567F"/>
    <w:rsid w:val="00885ACA"/>
    <w:rsid w:val="00886591"/>
    <w:rsid w:val="00886723"/>
    <w:rsid w:val="00886984"/>
    <w:rsid w:val="00886EBF"/>
    <w:rsid w:val="0088735E"/>
    <w:rsid w:val="00887804"/>
    <w:rsid w:val="00887860"/>
    <w:rsid w:val="00887E30"/>
    <w:rsid w:val="00890941"/>
    <w:rsid w:val="00890A1F"/>
    <w:rsid w:val="00890EB9"/>
    <w:rsid w:val="00890FCC"/>
    <w:rsid w:val="008915CA"/>
    <w:rsid w:val="00892900"/>
    <w:rsid w:val="00893B94"/>
    <w:rsid w:val="00893FCF"/>
    <w:rsid w:val="00894217"/>
    <w:rsid w:val="00894936"/>
    <w:rsid w:val="00894A86"/>
    <w:rsid w:val="00895A00"/>
    <w:rsid w:val="00895A68"/>
    <w:rsid w:val="00895E35"/>
    <w:rsid w:val="008964F6"/>
    <w:rsid w:val="00896D72"/>
    <w:rsid w:val="00897B51"/>
    <w:rsid w:val="008A006F"/>
    <w:rsid w:val="008A0232"/>
    <w:rsid w:val="008A050C"/>
    <w:rsid w:val="008A0A8F"/>
    <w:rsid w:val="008A0EAD"/>
    <w:rsid w:val="008A167B"/>
    <w:rsid w:val="008A1E2D"/>
    <w:rsid w:val="008A27AE"/>
    <w:rsid w:val="008A2C81"/>
    <w:rsid w:val="008A3CC0"/>
    <w:rsid w:val="008A3F1C"/>
    <w:rsid w:val="008A4BC8"/>
    <w:rsid w:val="008A5E57"/>
    <w:rsid w:val="008A618D"/>
    <w:rsid w:val="008A65E2"/>
    <w:rsid w:val="008A69F1"/>
    <w:rsid w:val="008A727E"/>
    <w:rsid w:val="008A78D3"/>
    <w:rsid w:val="008A78DD"/>
    <w:rsid w:val="008B041F"/>
    <w:rsid w:val="008B0BC0"/>
    <w:rsid w:val="008B0F4D"/>
    <w:rsid w:val="008B1199"/>
    <w:rsid w:val="008B1F4E"/>
    <w:rsid w:val="008B29B3"/>
    <w:rsid w:val="008B2F7E"/>
    <w:rsid w:val="008B3018"/>
    <w:rsid w:val="008B381E"/>
    <w:rsid w:val="008B382D"/>
    <w:rsid w:val="008B41DD"/>
    <w:rsid w:val="008B52F2"/>
    <w:rsid w:val="008B55B2"/>
    <w:rsid w:val="008B62C4"/>
    <w:rsid w:val="008B7DC3"/>
    <w:rsid w:val="008B7EB4"/>
    <w:rsid w:val="008B7EF1"/>
    <w:rsid w:val="008C0413"/>
    <w:rsid w:val="008C09AD"/>
    <w:rsid w:val="008C1244"/>
    <w:rsid w:val="008C163F"/>
    <w:rsid w:val="008C179B"/>
    <w:rsid w:val="008C2A5D"/>
    <w:rsid w:val="008C331B"/>
    <w:rsid w:val="008C3442"/>
    <w:rsid w:val="008C34A6"/>
    <w:rsid w:val="008C5189"/>
    <w:rsid w:val="008C5BAE"/>
    <w:rsid w:val="008C60E9"/>
    <w:rsid w:val="008C7B9C"/>
    <w:rsid w:val="008C7D88"/>
    <w:rsid w:val="008D08D4"/>
    <w:rsid w:val="008D0A0D"/>
    <w:rsid w:val="008D0AA6"/>
    <w:rsid w:val="008D0F10"/>
    <w:rsid w:val="008D107C"/>
    <w:rsid w:val="008D1112"/>
    <w:rsid w:val="008D122D"/>
    <w:rsid w:val="008D170D"/>
    <w:rsid w:val="008D2114"/>
    <w:rsid w:val="008D2215"/>
    <w:rsid w:val="008D3001"/>
    <w:rsid w:val="008D383C"/>
    <w:rsid w:val="008D3A58"/>
    <w:rsid w:val="008D3F4C"/>
    <w:rsid w:val="008D402D"/>
    <w:rsid w:val="008D4107"/>
    <w:rsid w:val="008D41A4"/>
    <w:rsid w:val="008D455D"/>
    <w:rsid w:val="008D4594"/>
    <w:rsid w:val="008D5768"/>
    <w:rsid w:val="008D59F6"/>
    <w:rsid w:val="008D5BA3"/>
    <w:rsid w:val="008D6179"/>
    <w:rsid w:val="008D6274"/>
    <w:rsid w:val="008D6288"/>
    <w:rsid w:val="008D6D8B"/>
    <w:rsid w:val="008D6FDC"/>
    <w:rsid w:val="008D77BB"/>
    <w:rsid w:val="008D7991"/>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FB9"/>
    <w:rsid w:val="008E5342"/>
    <w:rsid w:val="008E65BE"/>
    <w:rsid w:val="008E6B58"/>
    <w:rsid w:val="008E6CD8"/>
    <w:rsid w:val="008E6DBE"/>
    <w:rsid w:val="008E77D8"/>
    <w:rsid w:val="008E7A0F"/>
    <w:rsid w:val="008F0181"/>
    <w:rsid w:val="008F050E"/>
    <w:rsid w:val="008F05B3"/>
    <w:rsid w:val="008F12A7"/>
    <w:rsid w:val="008F15B0"/>
    <w:rsid w:val="008F1711"/>
    <w:rsid w:val="008F2411"/>
    <w:rsid w:val="008F2A8C"/>
    <w:rsid w:val="008F3200"/>
    <w:rsid w:val="008F3467"/>
    <w:rsid w:val="008F3971"/>
    <w:rsid w:val="008F3D24"/>
    <w:rsid w:val="008F4B94"/>
    <w:rsid w:val="008F4CBF"/>
    <w:rsid w:val="008F5C4C"/>
    <w:rsid w:val="008F6EED"/>
    <w:rsid w:val="008F7218"/>
    <w:rsid w:val="008F7610"/>
    <w:rsid w:val="008F7D0A"/>
    <w:rsid w:val="008F7D57"/>
    <w:rsid w:val="008F7D8F"/>
    <w:rsid w:val="0090006D"/>
    <w:rsid w:val="009006ED"/>
    <w:rsid w:val="00900F9B"/>
    <w:rsid w:val="00901327"/>
    <w:rsid w:val="0090209D"/>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5E4"/>
    <w:rsid w:val="00906A13"/>
    <w:rsid w:val="00906ABC"/>
    <w:rsid w:val="00906AC6"/>
    <w:rsid w:val="00907C83"/>
    <w:rsid w:val="00907C8F"/>
    <w:rsid w:val="00907D5A"/>
    <w:rsid w:val="00907F34"/>
    <w:rsid w:val="00910108"/>
    <w:rsid w:val="009104AA"/>
    <w:rsid w:val="009105CD"/>
    <w:rsid w:val="00910B86"/>
    <w:rsid w:val="00911A2A"/>
    <w:rsid w:val="00911BD1"/>
    <w:rsid w:val="00912FD0"/>
    <w:rsid w:val="009131D2"/>
    <w:rsid w:val="009134BB"/>
    <w:rsid w:val="00913D3F"/>
    <w:rsid w:val="009140D0"/>
    <w:rsid w:val="009142A1"/>
    <w:rsid w:val="00915D7D"/>
    <w:rsid w:val="0091640D"/>
    <w:rsid w:val="009170BE"/>
    <w:rsid w:val="00917279"/>
    <w:rsid w:val="00917AFE"/>
    <w:rsid w:val="00920352"/>
    <w:rsid w:val="009208F8"/>
    <w:rsid w:val="00921092"/>
    <w:rsid w:val="00922688"/>
    <w:rsid w:val="00922722"/>
    <w:rsid w:val="00922923"/>
    <w:rsid w:val="009233E2"/>
    <w:rsid w:val="009241CD"/>
    <w:rsid w:val="0092551E"/>
    <w:rsid w:val="00925B2E"/>
    <w:rsid w:val="00925F7A"/>
    <w:rsid w:val="00925F9A"/>
    <w:rsid w:val="00926453"/>
    <w:rsid w:val="00927270"/>
    <w:rsid w:val="0092738E"/>
    <w:rsid w:val="0092780E"/>
    <w:rsid w:val="009305A0"/>
    <w:rsid w:val="00930751"/>
    <w:rsid w:val="00930828"/>
    <w:rsid w:val="00930C93"/>
    <w:rsid w:val="00930D7E"/>
    <w:rsid w:val="009313CD"/>
    <w:rsid w:val="009314F7"/>
    <w:rsid w:val="009318C4"/>
    <w:rsid w:val="00931CAD"/>
    <w:rsid w:val="00932314"/>
    <w:rsid w:val="0093302B"/>
    <w:rsid w:val="00933368"/>
    <w:rsid w:val="00933386"/>
    <w:rsid w:val="0093441B"/>
    <w:rsid w:val="00934B25"/>
    <w:rsid w:val="00934F9C"/>
    <w:rsid w:val="009352C0"/>
    <w:rsid w:val="00935335"/>
    <w:rsid w:val="00936088"/>
    <w:rsid w:val="00936700"/>
    <w:rsid w:val="009367DB"/>
    <w:rsid w:val="0093692E"/>
    <w:rsid w:val="00937313"/>
    <w:rsid w:val="0093767B"/>
    <w:rsid w:val="00937794"/>
    <w:rsid w:val="00940C5A"/>
    <w:rsid w:val="00941BD6"/>
    <w:rsid w:val="00942062"/>
    <w:rsid w:val="0094221C"/>
    <w:rsid w:val="00942998"/>
    <w:rsid w:val="00944B8D"/>
    <w:rsid w:val="00944E60"/>
    <w:rsid w:val="00945A15"/>
    <w:rsid w:val="0094644B"/>
    <w:rsid w:val="0094697D"/>
    <w:rsid w:val="00947318"/>
    <w:rsid w:val="009473BE"/>
    <w:rsid w:val="00950F0C"/>
    <w:rsid w:val="0095102F"/>
    <w:rsid w:val="00951120"/>
    <w:rsid w:val="009514BA"/>
    <w:rsid w:val="009516DE"/>
    <w:rsid w:val="00953D9E"/>
    <w:rsid w:val="0095462C"/>
    <w:rsid w:val="00954785"/>
    <w:rsid w:val="00954CE8"/>
    <w:rsid w:val="00954DF6"/>
    <w:rsid w:val="009550EE"/>
    <w:rsid w:val="009551E7"/>
    <w:rsid w:val="009553C7"/>
    <w:rsid w:val="00955C2B"/>
    <w:rsid w:val="0095616C"/>
    <w:rsid w:val="009569B0"/>
    <w:rsid w:val="00956BA0"/>
    <w:rsid w:val="00956CDB"/>
    <w:rsid w:val="00957658"/>
    <w:rsid w:val="009576E9"/>
    <w:rsid w:val="00960ECD"/>
    <w:rsid w:val="009611B5"/>
    <w:rsid w:val="00961860"/>
    <w:rsid w:val="00961A52"/>
    <w:rsid w:val="009625A6"/>
    <w:rsid w:val="00963A6D"/>
    <w:rsid w:val="00963E7C"/>
    <w:rsid w:val="00964DBA"/>
    <w:rsid w:val="009652D6"/>
    <w:rsid w:val="009657AB"/>
    <w:rsid w:val="00965ADA"/>
    <w:rsid w:val="00965BF9"/>
    <w:rsid w:val="00965C6A"/>
    <w:rsid w:val="009661B0"/>
    <w:rsid w:val="00966D59"/>
    <w:rsid w:val="00966EB2"/>
    <w:rsid w:val="009675E9"/>
    <w:rsid w:val="00967AF7"/>
    <w:rsid w:val="00970507"/>
    <w:rsid w:val="00971B09"/>
    <w:rsid w:val="00972754"/>
    <w:rsid w:val="00972BAE"/>
    <w:rsid w:val="009734FD"/>
    <w:rsid w:val="0097398F"/>
    <w:rsid w:val="00973BCF"/>
    <w:rsid w:val="00974542"/>
    <w:rsid w:val="00974900"/>
    <w:rsid w:val="00974CD3"/>
    <w:rsid w:val="00975316"/>
    <w:rsid w:val="00975596"/>
    <w:rsid w:val="009758A5"/>
    <w:rsid w:val="0097623F"/>
    <w:rsid w:val="00976366"/>
    <w:rsid w:val="009765AD"/>
    <w:rsid w:val="00977018"/>
    <w:rsid w:val="00980264"/>
    <w:rsid w:val="009815E0"/>
    <w:rsid w:val="00981738"/>
    <w:rsid w:val="00981980"/>
    <w:rsid w:val="00981E9B"/>
    <w:rsid w:val="009822EF"/>
    <w:rsid w:val="009823D3"/>
    <w:rsid w:val="00983910"/>
    <w:rsid w:val="009839D6"/>
    <w:rsid w:val="00983B4C"/>
    <w:rsid w:val="009849B6"/>
    <w:rsid w:val="0098519F"/>
    <w:rsid w:val="009853B6"/>
    <w:rsid w:val="009854C4"/>
    <w:rsid w:val="00985864"/>
    <w:rsid w:val="00986057"/>
    <w:rsid w:val="0098631D"/>
    <w:rsid w:val="00986B94"/>
    <w:rsid w:val="00987353"/>
    <w:rsid w:val="009873A2"/>
    <w:rsid w:val="00987779"/>
    <w:rsid w:val="009904B4"/>
    <w:rsid w:val="009909E4"/>
    <w:rsid w:val="00990DDF"/>
    <w:rsid w:val="009912E9"/>
    <w:rsid w:val="00991A6E"/>
    <w:rsid w:val="00991FAF"/>
    <w:rsid w:val="009926E9"/>
    <w:rsid w:val="00992C18"/>
    <w:rsid w:val="00992DF8"/>
    <w:rsid w:val="00992E52"/>
    <w:rsid w:val="00992E56"/>
    <w:rsid w:val="009935B1"/>
    <w:rsid w:val="00993A49"/>
    <w:rsid w:val="00994314"/>
    <w:rsid w:val="0099451D"/>
    <w:rsid w:val="009945B3"/>
    <w:rsid w:val="00994616"/>
    <w:rsid w:val="00994661"/>
    <w:rsid w:val="009949B8"/>
    <w:rsid w:val="00994BAC"/>
    <w:rsid w:val="00994BE5"/>
    <w:rsid w:val="00995070"/>
    <w:rsid w:val="00995453"/>
    <w:rsid w:val="009955E5"/>
    <w:rsid w:val="009958F1"/>
    <w:rsid w:val="00996A8E"/>
    <w:rsid w:val="00996F54"/>
    <w:rsid w:val="00997BB9"/>
    <w:rsid w:val="00997E22"/>
    <w:rsid w:val="009A019A"/>
    <w:rsid w:val="009A07BB"/>
    <w:rsid w:val="009A1620"/>
    <w:rsid w:val="009A16F7"/>
    <w:rsid w:val="009A172C"/>
    <w:rsid w:val="009A1979"/>
    <w:rsid w:val="009A252F"/>
    <w:rsid w:val="009A2DBD"/>
    <w:rsid w:val="009A36EE"/>
    <w:rsid w:val="009A3F30"/>
    <w:rsid w:val="009A4147"/>
    <w:rsid w:val="009A4676"/>
    <w:rsid w:val="009A47DD"/>
    <w:rsid w:val="009A4FBA"/>
    <w:rsid w:val="009A5E57"/>
    <w:rsid w:val="009A60D7"/>
    <w:rsid w:val="009A62EE"/>
    <w:rsid w:val="009A665C"/>
    <w:rsid w:val="009A6ECC"/>
    <w:rsid w:val="009A76D5"/>
    <w:rsid w:val="009A78F6"/>
    <w:rsid w:val="009B034E"/>
    <w:rsid w:val="009B03DE"/>
    <w:rsid w:val="009B09A7"/>
    <w:rsid w:val="009B12EC"/>
    <w:rsid w:val="009B1D51"/>
    <w:rsid w:val="009B1FC0"/>
    <w:rsid w:val="009B31EE"/>
    <w:rsid w:val="009B354A"/>
    <w:rsid w:val="009B39CB"/>
    <w:rsid w:val="009B3DB4"/>
    <w:rsid w:val="009B424A"/>
    <w:rsid w:val="009B43BB"/>
    <w:rsid w:val="009B4BD9"/>
    <w:rsid w:val="009B538B"/>
    <w:rsid w:val="009B58AC"/>
    <w:rsid w:val="009B6163"/>
    <w:rsid w:val="009B710B"/>
    <w:rsid w:val="009B7170"/>
    <w:rsid w:val="009B72AD"/>
    <w:rsid w:val="009C0495"/>
    <w:rsid w:val="009C0727"/>
    <w:rsid w:val="009C147F"/>
    <w:rsid w:val="009C1657"/>
    <w:rsid w:val="009C198D"/>
    <w:rsid w:val="009C289E"/>
    <w:rsid w:val="009C4A83"/>
    <w:rsid w:val="009C5587"/>
    <w:rsid w:val="009C5A3F"/>
    <w:rsid w:val="009C60E8"/>
    <w:rsid w:val="009C6367"/>
    <w:rsid w:val="009C653B"/>
    <w:rsid w:val="009C7A70"/>
    <w:rsid w:val="009D02D5"/>
    <w:rsid w:val="009D0DE0"/>
    <w:rsid w:val="009D14BC"/>
    <w:rsid w:val="009D2083"/>
    <w:rsid w:val="009D2BF5"/>
    <w:rsid w:val="009D30A1"/>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E0344"/>
    <w:rsid w:val="009E0996"/>
    <w:rsid w:val="009E0A06"/>
    <w:rsid w:val="009E0EA6"/>
    <w:rsid w:val="009E180A"/>
    <w:rsid w:val="009E1E8A"/>
    <w:rsid w:val="009E20E8"/>
    <w:rsid w:val="009E241F"/>
    <w:rsid w:val="009E2BB5"/>
    <w:rsid w:val="009E3084"/>
    <w:rsid w:val="009E4046"/>
    <w:rsid w:val="009E449B"/>
    <w:rsid w:val="009E4AD4"/>
    <w:rsid w:val="009E4CB5"/>
    <w:rsid w:val="009E5657"/>
    <w:rsid w:val="009E5B01"/>
    <w:rsid w:val="009E5F31"/>
    <w:rsid w:val="009E651C"/>
    <w:rsid w:val="009E6599"/>
    <w:rsid w:val="009E7246"/>
    <w:rsid w:val="009E72D3"/>
    <w:rsid w:val="009E7DBD"/>
    <w:rsid w:val="009F02A9"/>
    <w:rsid w:val="009F110E"/>
    <w:rsid w:val="009F152E"/>
    <w:rsid w:val="009F1B68"/>
    <w:rsid w:val="009F1BC9"/>
    <w:rsid w:val="009F1C31"/>
    <w:rsid w:val="009F1C56"/>
    <w:rsid w:val="009F22CE"/>
    <w:rsid w:val="009F25CA"/>
    <w:rsid w:val="009F2E8F"/>
    <w:rsid w:val="009F3590"/>
    <w:rsid w:val="009F3D03"/>
    <w:rsid w:val="009F3D1B"/>
    <w:rsid w:val="009F4060"/>
    <w:rsid w:val="009F4900"/>
    <w:rsid w:val="009F4E87"/>
    <w:rsid w:val="009F5D81"/>
    <w:rsid w:val="009F6627"/>
    <w:rsid w:val="009F6EAD"/>
    <w:rsid w:val="009F71C4"/>
    <w:rsid w:val="009F770E"/>
    <w:rsid w:val="009F7A2B"/>
    <w:rsid w:val="009F7E4E"/>
    <w:rsid w:val="009F7E77"/>
    <w:rsid w:val="00A002F3"/>
    <w:rsid w:val="00A00EBD"/>
    <w:rsid w:val="00A0110C"/>
    <w:rsid w:val="00A014C3"/>
    <w:rsid w:val="00A015A2"/>
    <w:rsid w:val="00A018E2"/>
    <w:rsid w:val="00A02A2C"/>
    <w:rsid w:val="00A03435"/>
    <w:rsid w:val="00A036D8"/>
    <w:rsid w:val="00A04388"/>
    <w:rsid w:val="00A046F7"/>
    <w:rsid w:val="00A056B6"/>
    <w:rsid w:val="00A05CDA"/>
    <w:rsid w:val="00A060CD"/>
    <w:rsid w:val="00A0633C"/>
    <w:rsid w:val="00A0668A"/>
    <w:rsid w:val="00A070DB"/>
    <w:rsid w:val="00A07B01"/>
    <w:rsid w:val="00A07FAF"/>
    <w:rsid w:val="00A10F88"/>
    <w:rsid w:val="00A1185D"/>
    <w:rsid w:val="00A12436"/>
    <w:rsid w:val="00A13286"/>
    <w:rsid w:val="00A132F8"/>
    <w:rsid w:val="00A13F41"/>
    <w:rsid w:val="00A1405E"/>
    <w:rsid w:val="00A15026"/>
    <w:rsid w:val="00A1537B"/>
    <w:rsid w:val="00A157D0"/>
    <w:rsid w:val="00A158F0"/>
    <w:rsid w:val="00A15D8E"/>
    <w:rsid w:val="00A15E51"/>
    <w:rsid w:val="00A15F00"/>
    <w:rsid w:val="00A165B1"/>
    <w:rsid w:val="00A16F53"/>
    <w:rsid w:val="00A177E3"/>
    <w:rsid w:val="00A17C02"/>
    <w:rsid w:val="00A2181E"/>
    <w:rsid w:val="00A21BB8"/>
    <w:rsid w:val="00A2225C"/>
    <w:rsid w:val="00A22D8F"/>
    <w:rsid w:val="00A239D1"/>
    <w:rsid w:val="00A239FA"/>
    <w:rsid w:val="00A25815"/>
    <w:rsid w:val="00A260F9"/>
    <w:rsid w:val="00A27143"/>
    <w:rsid w:val="00A27506"/>
    <w:rsid w:val="00A275EF"/>
    <w:rsid w:val="00A2789E"/>
    <w:rsid w:val="00A27C84"/>
    <w:rsid w:val="00A3036D"/>
    <w:rsid w:val="00A30D4A"/>
    <w:rsid w:val="00A30DF4"/>
    <w:rsid w:val="00A311CD"/>
    <w:rsid w:val="00A3128D"/>
    <w:rsid w:val="00A31892"/>
    <w:rsid w:val="00A31BCD"/>
    <w:rsid w:val="00A32693"/>
    <w:rsid w:val="00A32A15"/>
    <w:rsid w:val="00A34A12"/>
    <w:rsid w:val="00A35254"/>
    <w:rsid w:val="00A35544"/>
    <w:rsid w:val="00A35C04"/>
    <w:rsid w:val="00A36B58"/>
    <w:rsid w:val="00A3736F"/>
    <w:rsid w:val="00A3749B"/>
    <w:rsid w:val="00A37680"/>
    <w:rsid w:val="00A3788E"/>
    <w:rsid w:val="00A400A2"/>
    <w:rsid w:val="00A400F7"/>
    <w:rsid w:val="00A4100C"/>
    <w:rsid w:val="00A416C2"/>
    <w:rsid w:val="00A41A08"/>
    <w:rsid w:val="00A41A92"/>
    <w:rsid w:val="00A41F00"/>
    <w:rsid w:val="00A41FD3"/>
    <w:rsid w:val="00A420C7"/>
    <w:rsid w:val="00A423CF"/>
    <w:rsid w:val="00A4320B"/>
    <w:rsid w:val="00A4354B"/>
    <w:rsid w:val="00A44367"/>
    <w:rsid w:val="00A44C2F"/>
    <w:rsid w:val="00A44F48"/>
    <w:rsid w:val="00A44F9F"/>
    <w:rsid w:val="00A45700"/>
    <w:rsid w:val="00A46244"/>
    <w:rsid w:val="00A46270"/>
    <w:rsid w:val="00A46380"/>
    <w:rsid w:val="00A4678A"/>
    <w:rsid w:val="00A46888"/>
    <w:rsid w:val="00A468C6"/>
    <w:rsid w:val="00A46FC2"/>
    <w:rsid w:val="00A47864"/>
    <w:rsid w:val="00A47D07"/>
    <w:rsid w:val="00A50124"/>
    <w:rsid w:val="00A501B1"/>
    <w:rsid w:val="00A5041D"/>
    <w:rsid w:val="00A513A7"/>
    <w:rsid w:val="00A51408"/>
    <w:rsid w:val="00A52155"/>
    <w:rsid w:val="00A523E5"/>
    <w:rsid w:val="00A5255F"/>
    <w:rsid w:val="00A5364F"/>
    <w:rsid w:val="00A536A2"/>
    <w:rsid w:val="00A542A3"/>
    <w:rsid w:val="00A546BB"/>
    <w:rsid w:val="00A54817"/>
    <w:rsid w:val="00A548A6"/>
    <w:rsid w:val="00A54A63"/>
    <w:rsid w:val="00A550FF"/>
    <w:rsid w:val="00A552D2"/>
    <w:rsid w:val="00A55463"/>
    <w:rsid w:val="00A560C6"/>
    <w:rsid w:val="00A566E3"/>
    <w:rsid w:val="00A56E39"/>
    <w:rsid w:val="00A57237"/>
    <w:rsid w:val="00A57371"/>
    <w:rsid w:val="00A576B0"/>
    <w:rsid w:val="00A57978"/>
    <w:rsid w:val="00A57CBD"/>
    <w:rsid w:val="00A60455"/>
    <w:rsid w:val="00A616E3"/>
    <w:rsid w:val="00A6243B"/>
    <w:rsid w:val="00A62927"/>
    <w:rsid w:val="00A64E33"/>
    <w:rsid w:val="00A64E87"/>
    <w:rsid w:val="00A64F5D"/>
    <w:rsid w:val="00A6590A"/>
    <w:rsid w:val="00A65CD6"/>
    <w:rsid w:val="00A66335"/>
    <w:rsid w:val="00A6636A"/>
    <w:rsid w:val="00A66CB6"/>
    <w:rsid w:val="00A66FB9"/>
    <w:rsid w:val="00A67100"/>
    <w:rsid w:val="00A675B2"/>
    <w:rsid w:val="00A67ABB"/>
    <w:rsid w:val="00A7008F"/>
    <w:rsid w:val="00A701AF"/>
    <w:rsid w:val="00A701CF"/>
    <w:rsid w:val="00A70460"/>
    <w:rsid w:val="00A70DE0"/>
    <w:rsid w:val="00A715D1"/>
    <w:rsid w:val="00A7182B"/>
    <w:rsid w:val="00A71AFD"/>
    <w:rsid w:val="00A71C66"/>
    <w:rsid w:val="00A72DE9"/>
    <w:rsid w:val="00A74046"/>
    <w:rsid w:val="00A744E8"/>
    <w:rsid w:val="00A74AD3"/>
    <w:rsid w:val="00A74C22"/>
    <w:rsid w:val="00A74E00"/>
    <w:rsid w:val="00A756C4"/>
    <w:rsid w:val="00A763CB"/>
    <w:rsid w:val="00A7663E"/>
    <w:rsid w:val="00A77346"/>
    <w:rsid w:val="00A775D5"/>
    <w:rsid w:val="00A77C4D"/>
    <w:rsid w:val="00A77C9B"/>
    <w:rsid w:val="00A80689"/>
    <w:rsid w:val="00A80821"/>
    <w:rsid w:val="00A80B3D"/>
    <w:rsid w:val="00A80E5A"/>
    <w:rsid w:val="00A8132F"/>
    <w:rsid w:val="00A813DC"/>
    <w:rsid w:val="00A814D0"/>
    <w:rsid w:val="00A81B15"/>
    <w:rsid w:val="00A829DD"/>
    <w:rsid w:val="00A82CD3"/>
    <w:rsid w:val="00A83283"/>
    <w:rsid w:val="00A838BF"/>
    <w:rsid w:val="00A8405D"/>
    <w:rsid w:val="00A840C3"/>
    <w:rsid w:val="00A845FA"/>
    <w:rsid w:val="00A84F89"/>
    <w:rsid w:val="00A8551F"/>
    <w:rsid w:val="00A85D25"/>
    <w:rsid w:val="00A85DBC"/>
    <w:rsid w:val="00A8657E"/>
    <w:rsid w:val="00A875DF"/>
    <w:rsid w:val="00A90D72"/>
    <w:rsid w:val="00A90E96"/>
    <w:rsid w:val="00A90EEC"/>
    <w:rsid w:val="00A911E9"/>
    <w:rsid w:val="00A91B48"/>
    <w:rsid w:val="00A91BC6"/>
    <w:rsid w:val="00A91D84"/>
    <w:rsid w:val="00A91F6F"/>
    <w:rsid w:val="00A9250F"/>
    <w:rsid w:val="00A925E9"/>
    <w:rsid w:val="00A92763"/>
    <w:rsid w:val="00A93808"/>
    <w:rsid w:val="00A93842"/>
    <w:rsid w:val="00A93C1A"/>
    <w:rsid w:val="00A93DD5"/>
    <w:rsid w:val="00A93FBB"/>
    <w:rsid w:val="00A94A47"/>
    <w:rsid w:val="00A950EE"/>
    <w:rsid w:val="00A9537C"/>
    <w:rsid w:val="00A959A4"/>
    <w:rsid w:val="00A95D24"/>
    <w:rsid w:val="00A95D35"/>
    <w:rsid w:val="00A961CC"/>
    <w:rsid w:val="00A9708C"/>
    <w:rsid w:val="00A976A6"/>
    <w:rsid w:val="00A97B12"/>
    <w:rsid w:val="00A97B47"/>
    <w:rsid w:val="00A97B50"/>
    <w:rsid w:val="00AA07AC"/>
    <w:rsid w:val="00AA0AB4"/>
    <w:rsid w:val="00AA0FEA"/>
    <w:rsid w:val="00AA127E"/>
    <w:rsid w:val="00AA17C4"/>
    <w:rsid w:val="00AA1EBB"/>
    <w:rsid w:val="00AA2133"/>
    <w:rsid w:val="00AA227A"/>
    <w:rsid w:val="00AA29E9"/>
    <w:rsid w:val="00AA2BD4"/>
    <w:rsid w:val="00AA3B32"/>
    <w:rsid w:val="00AA4EE6"/>
    <w:rsid w:val="00AA4F2D"/>
    <w:rsid w:val="00AA596D"/>
    <w:rsid w:val="00AA5AB3"/>
    <w:rsid w:val="00AA6285"/>
    <w:rsid w:val="00AA63BB"/>
    <w:rsid w:val="00AA6661"/>
    <w:rsid w:val="00AA6A71"/>
    <w:rsid w:val="00AA6CC0"/>
    <w:rsid w:val="00AA6E51"/>
    <w:rsid w:val="00AA7A65"/>
    <w:rsid w:val="00AB1BB4"/>
    <w:rsid w:val="00AB2424"/>
    <w:rsid w:val="00AB297C"/>
    <w:rsid w:val="00AB2B42"/>
    <w:rsid w:val="00AB3667"/>
    <w:rsid w:val="00AB43D7"/>
    <w:rsid w:val="00AB4B7A"/>
    <w:rsid w:val="00AB4BAE"/>
    <w:rsid w:val="00AB54AB"/>
    <w:rsid w:val="00AB5664"/>
    <w:rsid w:val="00AB5817"/>
    <w:rsid w:val="00AB6595"/>
    <w:rsid w:val="00AB66D1"/>
    <w:rsid w:val="00AB6869"/>
    <w:rsid w:val="00AB6E69"/>
    <w:rsid w:val="00AB6F1C"/>
    <w:rsid w:val="00AB71FD"/>
    <w:rsid w:val="00AB73E2"/>
    <w:rsid w:val="00AB7939"/>
    <w:rsid w:val="00AC00F1"/>
    <w:rsid w:val="00AC0103"/>
    <w:rsid w:val="00AC05F1"/>
    <w:rsid w:val="00AC0608"/>
    <w:rsid w:val="00AC0A63"/>
    <w:rsid w:val="00AC0B1D"/>
    <w:rsid w:val="00AC1104"/>
    <w:rsid w:val="00AC1823"/>
    <w:rsid w:val="00AC1C2A"/>
    <w:rsid w:val="00AC1DE0"/>
    <w:rsid w:val="00AC28C5"/>
    <w:rsid w:val="00AC2F0D"/>
    <w:rsid w:val="00AC36D2"/>
    <w:rsid w:val="00AC3888"/>
    <w:rsid w:val="00AC396E"/>
    <w:rsid w:val="00AC3BC1"/>
    <w:rsid w:val="00AC5074"/>
    <w:rsid w:val="00AC66AC"/>
    <w:rsid w:val="00AC70B9"/>
    <w:rsid w:val="00AC7103"/>
    <w:rsid w:val="00AC7794"/>
    <w:rsid w:val="00AC7FDA"/>
    <w:rsid w:val="00AD00EF"/>
    <w:rsid w:val="00AD08E6"/>
    <w:rsid w:val="00AD0BBE"/>
    <w:rsid w:val="00AD0F61"/>
    <w:rsid w:val="00AD19BF"/>
    <w:rsid w:val="00AD1D80"/>
    <w:rsid w:val="00AD1F2E"/>
    <w:rsid w:val="00AD21DE"/>
    <w:rsid w:val="00AD24B2"/>
    <w:rsid w:val="00AD363F"/>
    <w:rsid w:val="00AD3BA5"/>
    <w:rsid w:val="00AD5030"/>
    <w:rsid w:val="00AD5D58"/>
    <w:rsid w:val="00AD669A"/>
    <w:rsid w:val="00AD6E87"/>
    <w:rsid w:val="00AD7469"/>
    <w:rsid w:val="00AD795E"/>
    <w:rsid w:val="00AE05A3"/>
    <w:rsid w:val="00AE140E"/>
    <w:rsid w:val="00AE1710"/>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C51"/>
    <w:rsid w:val="00AE78E1"/>
    <w:rsid w:val="00AE7FE0"/>
    <w:rsid w:val="00AF011B"/>
    <w:rsid w:val="00AF02D2"/>
    <w:rsid w:val="00AF0315"/>
    <w:rsid w:val="00AF12A1"/>
    <w:rsid w:val="00AF15BD"/>
    <w:rsid w:val="00AF1DDB"/>
    <w:rsid w:val="00AF2930"/>
    <w:rsid w:val="00AF2EAD"/>
    <w:rsid w:val="00AF3AD1"/>
    <w:rsid w:val="00AF3FE6"/>
    <w:rsid w:val="00AF4AEB"/>
    <w:rsid w:val="00AF5046"/>
    <w:rsid w:val="00AF52FC"/>
    <w:rsid w:val="00AF537D"/>
    <w:rsid w:val="00AF574E"/>
    <w:rsid w:val="00AF6C00"/>
    <w:rsid w:val="00AF6E62"/>
    <w:rsid w:val="00AF718E"/>
    <w:rsid w:val="00AF7262"/>
    <w:rsid w:val="00AF747B"/>
    <w:rsid w:val="00AF74C2"/>
    <w:rsid w:val="00AF7810"/>
    <w:rsid w:val="00B00840"/>
    <w:rsid w:val="00B00CE2"/>
    <w:rsid w:val="00B00D28"/>
    <w:rsid w:val="00B00D97"/>
    <w:rsid w:val="00B02031"/>
    <w:rsid w:val="00B02843"/>
    <w:rsid w:val="00B02AAA"/>
    <w:rsid w:val="00B02CA3"/>
    <w:rsid w:val="00B0363A"/>
    <w:rsid w:val="00B0385F"/>
    <w:rsid w:val="00B04425"/>
    <w:rsid w:val="00B04E53"/>
    <w:rsid w:val="00B05A6F"/>
    <w:rsid w:val="00B05FE1"/>
    <w:rsid w:val="00B068FC"/>
    <w:rsid w:val="00B06B6F"/>
    <w:rsid w:val="00B06C73"/>
    <w:rsid w:val="00B06E40"/>
    <w:rsid w:val="00B07EB5"/>
    <w:rsid w:val="00B07FAB"/>
    <w:rsid w:val="00B108C0"/>
    <w:rsid w:val="00B10A66"/>
    <w:rsid w:val="00B10F79"/>
    <w:rsid w:val="00B11A92"/>
    <w:rsid w:val="00B1205A"/>
    <w:rsid w:val="00B12072"/>
    <w:rsid w:val="00B132E5"/>
    <w:rsid w:val="00B13597"/>
    <w:rsid w:val="00B1405F"/>
    <w:rsid w:val="00B144C0"/>
    <w:rsid w:val="00B1561E"/>
    <w:rsid w:val="00B15E03"/>
    <w:rsid w:val="00B163BF"/>
    <w:rsid w:val="00B16768"/>
    <w:rsid w:val="00B16E21"/>
    <w:rsid w:val="00B16E74"/>
    <w:rsid w:val="00B16F26"/>
    <w:rsid w:val="00B1773B"/>
    <w:rsid w:val="00B177E5"/>
    <w:rsid w:val="00B17998"/>
    <w:rsid w:val="00B17DAA"/>
    <w:rsid w:val="00B17E10"/>
    <w:rsid w:val="00B20319"/>
    <w:rsid w:val="00B20E7E"/>
    <w:rsid w:val="00B20EED"/>
    <w:rsid w:val="00B21938"/>
    <w:rsid w:val="00B21B66"/>
    <w:rsid w:val="00B21FA9"/>
    <w:rsid w:val="00B23CBD"/>
    <w:rsid w:val="00B24D10"/>
    <w:rsid w:val="00B252AA"/>
    <w:rsid w:val="00B253A6"/>
    <w:rsid w:val="00B256FD"/>
    <w:rsid w:val="00B25FFA"/>
    <w:rsid w:val="00B260D9"/>
    <w:rsid w:val="00B26901"/>
    <w:rsid w:val="00B2763C"/>
    <w:rsid w:val="00B2764F"/>
    <w:rsid w:val="00B27F9F"/>
    <w:rsid w:val="00B300C3"/>
    <w:rsid w:val="00B30E09"/>
    <w:rsid w:val="00B3269E"/>
    <w:rsid w:val="00B32978"/>
    <w:rsid w:val="00B33006"/>
    <w:rsid w:val="00B33106"/>
    <w:rsid w:val="00B3369A"/>
    <w:rsid w:val="00B34E41"/>
    <w:rsid w:val="00B363DD"/>
    <w:rsid w:val="00B36628"/>
    <w:rsid w:val="00B3687E"/>
    <w:rsid w:val="00B36AA2"/>
    <w:rsid w:val="00B36E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E6B"/>
    <w:rsid w:val="00B4440D"/>
    <w:rsid w:val="00B4536B"/>
    <w:rsid w:val="00B46A94"/>
    <w:rsid w:val="00B46EF9"/>
    <w:rsid w:val="00B47BE5"/>
    <w:rsid w:val="00B47C36"/>
    <w:rsid w:val="00B50812"/>
    <w:rsid w:val="00B50BAA"/>
    <w:rsid w:val="00B51357"/>
    <w:rsid w:val="00B51542"/>
    <w:rsid w:val="00B51A9A"/>
    <w:rsid w:val="00B51F52"/>
    <w:rsid w:val="00B524CB"/>
    <w:rsid w:val="00B5251B"/>
    <w:rsid w:val="00B52743"/>
    <w:rsid w:val="00B52B4B"/>
    <w:rsid w:val="00B52FA7"/>
    <w:rsid w:val="00B531C5"/>
    <w:rsid w:val="00B54314"/>
    <w:rsid w:val="00B544B0"/>
    <w:rsid w:val="00B54983"/>
    <w:rsid w:val="00B54994"/>
    <w:rsid w:val="00B5499D"/>
    <w:rsid w:val="00B54AEF"/>
    <w:rsid w:val="00B55279"/>
    <w:rsid w:val="00B565A5"/>
    <w:rsid w:val="00B56D6A"/>
    <w:rsid w:val="00B57173"/>
    <w:rsid w:val="00B60037"/>
    <w:rsid w:val="00B601C4"/>
    <w:rsid w:val="00B604D4"/>
    <w:rsid w:val="00B609D8"/>
    <w:rsid w:val="00B61575"/>
    <w:rsid w:val="00B6188D"/>
    <w:rsid w:val="00B619C5"/>
    <w:rsid w:val="00B61C74"/>
    <w:rsid w:val="00B62CD7"/>
    <w:rsid w:val="00B62E6A"/>
    <w:rsid w:val="00B630A2"/>
    <w:rsid w:val="00B635A6"/>
    <w:rsid w:val="00B63D11"/>
    <w:rsid w:val="00B6460F"/>
    <w:rsid w:val="00B64BF9"/>
    <w:rsid w:val="00B64E5F"/>
    <w:rsid w:val="00B65011"/>
    <w:rsid w:val="00B6511A"/>
    <w:rsid w:val="00B658A9"/>
    <w:rsid w:val="00B65B31"/>
    <w:rsid w:val="00B65B4D"/>
    <w:rsid w:val="00B65B72"/>
    <w:rsid w:val="00B66265"/>
    <w:rsid w:val="00B664FC"/>
    <w:rsid w:val="00B6664B"/>
    <w:rsid w:val="00B66CF3"/>
    <w:rsid w:val="00B66F16"/>
    <w:rsid w:val="00B67E76"/>
    <w:rsid w:val="00B70398"/>
    <w:rsid w:val="00B70B55"/>
    <w:rsid w:val="00B70B9B"/>
    <w:rsid w:val="00B70DDC"/>
    <w:rsid w:val="00B71A92"/>
    <w:rsid w:val="00B722A4"/>
    <w:rsid w:val="00B7325C"/>
    <w:rsid w:val="00B737D2"/>
    <w:rsid w:val="00B73C25"/>
    <w:rsid w:val="00B74962"/>
    <w:rsid w:val="00B74FF8"/>
    <w:rsid w:val="00B75173"/>
    <w:rsid w:val="00B75BCF"/>
    <w:rsid w:val="00B75EED"/>
    <w:rsid w:val="00B76818"/>
    <w:rsid w:val="00B76904"/>
    <w:rsid w:val="00B774AC"/>
    <w:rsid w:val="00B77F26"/>
    <w:rsid w:val="00B80374"/>
    <w:rsid w:val="00B803E0"/>
    <w:rsid w:val="00B809A2"/>
    <w:rsid w:val="00B80F90"/>
    <w:rsid w:val="00B81116"/>
    <w:rsid w:val="00B8139B"/>
    <w:rsid w:val="00B8171F"/>
    <w:rsid w:val="00B82065"/>
    <w:rsid w:val="00B82323"/>
    <w:rsid w:val="00B8266E"/>
    <w:rsid w:val="00B82D4A"/>
    <w:rsid w:val="00B82E5F"/>
    <w:rsid w:val="00B83ECF"/>
    <w:rsid w:val="00B8446C"/>
    <w:rsid w:val="00B84F46"/>
    <w:rsid w:val="00B85AAD"/>
    <w:rsid w:val="00B85D9C"/>
    <w:rsid w:val="00B85EF6"/>
    <w:rsid w:val="00B8663D"/>
    <w:rsid w:val="00B866F9"/>
    <w:rsid w:val="00B86DFC"/>
    <w:rsid w:val="00B871CD"/>
    <w:rsid w:val="00B87903"/>
    <w:rsid w:val="00B87B6C"/>
    <w:rsid w:val="00B87B91"/>
    <w:rsid w:val="00B87D59"/>
    <w:rsid w:val="00B910FF"/>
    <w:rsid w:val="00B91168"/>
    <w:rsid w:val="00B91AEC"/>
    <w:rsid w:val="00B92550"/>
    <w:rsid w:val="00B93199"/>
    <w:rsid w:val="00B93508"/>
    <w:rsid w:val="00B93CB1"/>
    <w:rsid w:val="00B9451B"/>
    <w:rsid w:val="00B94E85"/>
    <w:rsid w:val="00B95112"/>
    <w:rsid w:val="00B954F3"/>
    <w:rsid w:val="00B95577"/>
    <w:rsid w:val="00B95A2D"/>
    <w:rsid w:val="00B95E4A"/>
    <w:rsid w:val="00B9662D"/>
    <w:rsid w:val="00B96889"/>
    <w:rsid w:val="00B96897"/>
    <w:rsid w:val="00B96D62"/>
    <w:rsid w:val="00BA0142"/>
    <w:rsid w:val="00BA0263"/>
    <w:rsid w:val="00BA0737"/>
    <w:rsid w:val="00BA090F"/>
    <w:rsid w:val="00BA1770"/>
    <w:rsid w:val="00BA18D1"/>
    <w:rsid w:val="00BA1D0E"/>
    <w:rsid w:val="00BA2420"/>
    <w:rsid w:val="00BA34AB"/>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7377"/>
    <w:rsid w:val="00BA76FA"/>
    <w:rsid w:val="00BA77D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DE7"/>
    <w:rsid w:val="00BB5041"/>
    <w:rsid w:val="00BB50E8"/>
    <w:rsid w:val="00BB6469"/>
    <w:rsid w:val="00BB6A1B"/>
    <w:rsid w:val="00BB6C4E"/>
    <w:rsid w:val="00BB772A"/>
    <w:rsid w:val="00BC0F03"/>
    <w:rsid w:val="00BC0F87"/>
    <w:rsid w:val="00BC14FA"/>
    <w:rsid w:val="00BC1B8D"/>
    <w:rsid w:val="00BC1D5F"/>
    <w:rsid w:val="00BC1E06"/>
    <w:rsid w:val="00BC2AC3"/>
    <w:rsid w:val="00BC2C1D"/>
    <w:rsid w:val="00BC464F"/>
    <w:rsid w:val="00BC49DA"/>
    <w:rsid w:val="00BC5325"/>
    <w:rsid w:val="00BC534A"/>
    <w:rsid w:val="00BC5831"/>
    <w:rsid w:val="00BC6161"/>
    <w:rsid w:val="00BC6874"/>
    <w:rsid w:val="00BC6A46"/>
    <w:rsid w:val="00BC6CA4"/>
    <w:rsid w:val="00BC7658"/>
    <w:rsid w:val="00BC7C82"/>
    <w:rsid w:val="00BD03F9"/>
    <w:rsid w:val="00BD2D39"/>
    <w:rsid w:val="00BD2DC3"/>
    <w:rsid w:val="00BD3018"/>
    <w:rsid w:val="00BD34E5"/>
    <w:rsid w:val="00BD3BA2"/>
    <w:rsid w:val="00BD3E1D"/>
    <w:rsid w:val="00BD4B69"/>
    <w:rsid w:val="00BD4E4A"/>
    <w:rsid w:val="00BD64DF"/>
    <w:rsid w:val="00BD6500"/>
    <w:rsid w:val="00BD6697"/>
    <w:rsid w:val="00BD67BA"/>
    <w:rsid w:val="00BD6B69"/>
    <w:rsid w:val="00BD6E9B"/>
    <w:rsid w:val="00BD6EFE"/>
    <w:rsid w:val="00BD6F7A"/>
    <w:rsid w:val="00BD78A8"/>
    <w:rsid w:val="00BD791E"/>
    <w:rsid w:val="00BD7960"/>
    <w:rsid w:val="00BD7E07"/>
    <w:rsid w:val="00BE1360"/>
    <w:rsid w:val="00BE1B17"/>
    <w:rsid w:val="00BE1BED"/>
    <w:rsid w:val="00BE1D74"/>
    <w:rsid w:val="00BE1E97"/>
    <w:rsid w:val="00BE1EEA"/>
    <w:rsid w:val="00BE1FC0"/>
    <w:rsid w:val="00BE2152"/>
    <w:rsid w:val="00BE2338"/>
    <w:rsid w:val="00BE2468"/>
    <w:rsid w:val="00BE28C0"/>
    <w:rsid w:val="00BE3451"/>
    <w:rsid w:val="00BE3C8A"/>
    <w:rsid w:val="00BE3E13"/>
    <w:rsid w:val="00BE3E91"/>
    <w:rsid w:val="00BE42B7"/>
    <w:rsid w:val="00BE5773"/>
    <w:rsid w:val="00BE5ADC"/>
    <w:rsid w:val="00BE61AD"/>
    <w:rsid w:val="00BE6B33"/>
    <w:rsid w:val="00BE7DB4"/>
    <w:rsid w:val="00BE7F34"/>
    <w:rsid w:val="00BF0158"/>
    <w:rsid w:val="00BF092F"/>
    <w:rsid w:val="00BF0AF9"/>
    <w:rsid w:val="00BF1A79"/>
    <w:rsid w:val="00BF1F30"/>
    <w:rsid w:val="00BF2032"/>
    <w:rsid w:val="00BF2AE7"/>
    <w:rsid w:val="00BF2CD7"/>
    <w:rsid w:val="00BF394A"/>
    <w:rsid w:val="00BF3D0C"/>
    <w:rsid w:val="00BF4B06"/>
    <w:rsid w:val="00BF5337"/>
    <w:rsid w:val="00BF543E"/>
    <w:rsid w:val="00BF5666"/>
    <w:rsid w:val="00BF57B2"/>
    <w:rsid w:val="00BF5A20"/>
    <w:rsid w:val="00BF5D84"/>
    <w:rsid w:val="00BF61CA"/>
    <w:rsid w:val="00BF6467"/>
    <w:rsid w:val="00BF66C0"/>
    <w:rsid w:val="00BF6F01"/>
    <w:rsid w:val="00BF7DB1"/>
    <w:rsid w:val="00C003B3"/>
    <w:rsid w:val="00C01199"/>
    <w:rsid w:val="00C01545"/>
    <w:rsid w:val="00C0207A"/>
    <w:rsid w:val="00C022F7"/>
    <w:rsid w:val="00C02377"/>
    <w:rsid w:val="00C02E33"/>
    <w:rsid w:val="00C02F39"/>
    <w:rsid w:val="00C035BA"/>
    <w:rsid w:val="00C03C06"/>
    <w:rsid w:val="00C03F2F"/>
    <w:rsid w:val="00C040CC"/>
    <w:rsid w:val="00C043CA"/>
    <w:rsid w:val="00C04A85"/>
    <w:rsid w:val="00C0560E"/>
    <w:rsid w:val="00C05FE4"/>
    <w:rsid w:val="00C060BB"/>
    <w:rsid w:val="00C06439"/>
    <w:rsid w:val="00C06FC1"/>
    <w:rsid w:val="00C07FC9"/>
    <w:rsid w:val="00C1014E"/>
    <w:rsid w:val="00C1185A"/>
    <w:rsid w:val="00C120B9"/>
    <w:rsid w:val="00C120DC"/>
    <w:rsid w:val="00C1222A"/>
    <w:rsid w:val="00C1259C"/>
    <w:rsid w:val="00C130F8"/>
    <w:rsid w:val="00C13326"/>
    <w:rsid w:val="00C13340"/>
    <w:rsid w:val="00C136E2"/>
    <w:rsid w:val="00C1381B"/>
    <w:rsid w:val="00C13AB8"/>
    <w:rsid w:val="00C14B9B"/>
    <w:rsid w:val="00C15849"/>
    <w:rsid w:val="00C15A6B"/>
    <w:rsid w:val="00C1603E"/>
    <w:rsid w:val="00C16577"/>
    <w:rsid w:val="00C166C6"/>
    <w:rsid w:val="00C16ABB"/>
    <w:rsid w:val="00C16C0E"/>
    <w:rsid w:val="00C20175"/>
    <w:rsid w:val="00C20872"/>
    <w:rsid w:val="00C20C2B"/>
    <w:rsid w:val="00C210A1"/>
    <w:rsid w:val="00C22FEE"/>
    <w:rsid w:val="00C234F1"/>
    <w:rsid w:val="00C2366B"/>
    <w:rsid w:val="00C23B12"/>
    <w:rsid w:val="00C23F3B"/>
    <w:rsid w:val="00C2551A"/>
    <w:rsid w:val="00C25D9A"/>
    <w:rsid w:val="00C27716"/>
    <w:rsid w:val="00C30184"/>
    <w:rsid w:val="00C30821"/>
    <w:rsid w:val="00C30B98"/>
    <w:rsid w:val="00C30D3F"/>
    <w:rsid w:val="00C31006"/>
    <w:rsid w:val="00C31471"/>
    <w:rsid w:val="00C321DB"/>
    <w:rsid w:val="00C32236"/>
    <w:rsid w:val="00C3230E"/>
    <w:rsid w:val="00C3260F"/>
    <w:rsid w:val="00C32655"/>
    <w:rsid w:val="00C32E83"/>
    <w:rsid w:val="00C343B9"/>
    <w:rsid w:val="00C34474"/>
    <w:rsid w:val="00C347AA"/>
    <w:rsid w:val="00C34858"/>
    <w:rsid w:val="00C359F8"/>
    <w:rsid w:val="00C367EE"/>
    <w:rsid w:val="00C37A3D"/>
    <w:rsid w:val="00C37CD2"/>
    <w:rsid w:val="00C4082C"/>
    <w:rsid w:val="00C41018"/>
    <w:rsid w:val="00C4126C"/>
    <w:rsid w:val="00C414D9"/>
    <w:rsid w:val="00C416E5"/>
    <w:rsid w:val="00C4181C"/>
    <w:rsid w:val="00C420B9"/>
    <w:rsid w:val="00C42BD9"/>
    <w:rsid w:val="00C42F12"/>
    <w:rsid w:val="00C42F81"/>
    <w:rsid w:val="00C434AB"/>
    <w:rsid w:val="00C437A3"/>
    <w:rsid w:val="00C43988"/>
    <w:rsid w:val="00C45260"/>
    <w:rsid w:val="00C458C4"/>
    <w:rsid w:val="00C45AD4"/>
    <w:rsid w:val="00C4694B"/>
    <w:rsid w:val="00C47739"/>
    <w:rsid w:val="00C47FB1"/>
    <w:rsid w:val="00C5086F"/>
    <w:rsid w:val="00C5137F"/>
    <w:rsid w:val="00C51425"/>
    <w:rsid w:val="00C51470"/>
    <w:rsid w:val="00C51A50"/>
    <w:rsid w:val="00C51F93"/>
    <w:rsid w:val="00C52924"/>
    <w:rsid w:val="00C52BDA"/>
    <w:rsid w:val="00C53590"/>
    <w:rsid w:val="00C5427B"/>
    <w:rsid w:val="00C54A49"/>
    <w:rsid w:val="00C5520F"/>
    <w:rsid w:val="00C552BD"/>
    <w:rsid w:val="00C55973"/>
    <w:rsid w:val="00C559F4"/>
    <w:rsid w:val="00C55A94"/>
    <w:rsid w:val="00C574C6"/>
    <w:rsid w:val="00C57691"/>
    <w:rsid w:val="00C606E3"/>
    <w:rsid w:val="00C609C3"/>
    <w:rsid w:val="00C60D17"/>
    <w:rsid w:val="00C60D92"/>
    <w:rsid w:val="00C6131F"/>
    <w:rsid w:val="00C6182B"/>
    <w:rsid w:val="00C61CCD"/>
    <w:rsid w:val="00C61D39"/>
    <w:rsid w:val="00C61F4E"/>
    <w:rsid w:val="00C61F7F"/>
    <w:rsid w:val="00C63B3C"/>
    <w:rsid w:val="00C657F3"/>
    <w:rsid w:val="00C66897"/>
    <w:rsid w:val="00C66A6B"/>
    <w:rsid w:val="00C66B59"/>
    <w:rsid w:val="00C6736F"/>
    <w:rsid w:val="00C6747E"/>
    <w:rsid w:val="00C7010C"/>
    <w:rsid w:val="00C70300"/>
    <w:rsid w:val="00C705B1"/>
    <w:rsid w:val="00C710B2"/>
    <w:rsid w:val="00C7113C"/>
    <w:rsid w:val="00C7154F"/>
    <w:rsid w:val="00C71BB8"/>
    <w:rsid w:val="00C72033"/>
    <w:rsid w:val="00C7224D"/>
    <w:rsid w:val="00C7254C"/>
    <w:rsid w:val="00C72890"/>
    <w:rsid w:val="00C72990"/>
    <w:rsid w:val="00C72C46"/>
    <w:rsid w:val="00C732C8"/>
    <w:rsid w:val="00C73444"/>
    <w:rsid w:val="00C7352C"/>
    <w:rsid w:val="00C73AFE"/>
    <w:rsid w:val="00C74157"/>
    <w:rsid w:val="00C74F26"/>
    <w:rsid w:val="00C7502F"/>
    <w:rsid w:val="00C76CE3"/>
    <w:rsid w:val="00C7704C"/>
    <w:rsid w:val="00C773D8"/>
    <w:rsid w:val="00C77B14"/>
    <w:rsid w:val="00C77B4F"/>
    <w:rsid w:val="00C77FBA"/>
    <w:rsid w:val="00C805AF"/>
    <w:rsid w:val="00C80939"/>
    <w:rsid w:val="00C80E70"/>
    <w:rsid w:val="00C81936"/>
    <w:rsid w:val="00C81DF2"/>
    <w:rsid w:val="00C81E2C"/>
    <w:rsid w:val="00C81F3B"/>
    <w:rsid w:val="00C824B0"/>
    <w:rsid w:val="00C824EA"/>
    <w:rsid w:val="00C838A0"/>
    <w:rsid w:val="00C83BD0"/>
    <w:rsid w:val="00C83C97"/>
    <w:rsid w:val="00C83D5E"/>
    <w:rsid w:val="00C84722"/>
    <w:rsid w:val="00C8492D"/>
    <w:rsid w:val="00C8645B"/>
    <w:rsid w:val="00C9084E"/>
    <w:rsid w:val="00C9106D"/>
    <w:rsid w:val="00C91C18"/>
    <w:rsid w:val="00C91D0D"/>
    <w:rsid w:val="00C92E43"/>
    <w:rsid w:val="00C93280"/>
    <w:rsid w:val="00C9360C"/>
    <w:rsid w:val="00C93D77"/>
    <w:rsid w:val="00C93FCA"/>
    <w:rsid w:val="00C93FE0"/>
    <w:rsid w:val="00C942F0"/>
    <w:rsid w:val="00C9464E"/>
    <w:rsid w:val="00C94755"/>
    <w:rsid w:val="00C95283"/>
    <w:rsid w:val="00C953B0"/>
    <w:rsid w:val="00C95ADD"/>
    <w:rsid w:val="00C962CD"/>
    <w:rsid w:val="00C9631E"/>
    <w:rsid w:val="00C96BA3"/>
    <w:rsid w:val="00C97300"/>
    <w:rsid w:val="00C973E3"/>
    <w:rsid w:val="00C97445"/>
    <w:rsid w:val="00CA0201"/>
    <w:rsid w:val="00CA0980"/>
    <w:rsid w:val="00CA1039"/>
    <w:rsid w:val="00CA1661"/>
    <w:rsid w:val="00CA1E83"/>
    <w:rsid w:val="00CA2163"/>
    <w:rsid w:val="00CA231F"/>
    <w:rsid w:val="00CA334B"/>
    <w:rsid w:val="00CA35A0"/>
    <w:rsid w:val="00CA4F52"/>
    <w:rsid w:val="00CA5B58"/>
    <w:rsid w:val="00CA5E0B"/>
    <w:rsid w:val="00CA5E21"/>
    <w:rsid w:val="00CA67B1"/>
    <w:rsid w:val="00CA6EA7"/>
    <w:rsid w:val="00CA7475"/>
    <w:rsid w:val="00CA79F9"/>
    <w:rsid w:val="00CA7AC3"/>
    <w:rsid w:val="00CA7F09"/>
    <w:rsid w:val="00CB044C"/>
    <w:rsid w:val="00CB0504"/>
    <w:rsid w:val="00CB0997"/>
    <w:rsid w:val="00CB0FD7"/>
    <w:rsid w:val="00CB310C"/>
    <w:rsid w:val="00CB35F3"/>
    <w:rsid w:val="00CB3AA0"/>
    <w:rsid w:val="00CB4372"/>
    <w:rsid w:val="00CB5A7C"/>
    <w:rsid w:val="00CB5B94"/>
    <w:rsid w:val="00CB6057"/>
    <w:rsid w:val="00CB7720"/>
    <w:rsid w:val="00CC0368"/>
    <w:rsid w:val="00CC05FC"/>
    <w:rsid w:val="00CC0ED8"/>
    <w:rsid w:val="00CC1A13"/>
    <w:rsid w:val="00CC1B91"/>
    <w:rsid w:val="00CC2536"/>
    <w:rsid w:val="00CC27CE"/>
    <w:rsid w:val="00CC34A9"/>
    <w:rsid w:val="00CC34AB"/>
    <w:rsid w:val="00CC3864"/>
    <w:rsid w:val="00CC42A7"/>
    <w:rsid w:val="00CC457E"/>
    <w:rsid w:val="00CC4CFB"/>
    <w:rsid w:val="00CC4DE1"/>
    <w:rsid w:val="00CC526A"/>
    <w:rsid w:val="00CC55B3"/>
    <w:rsid w:val="00CC5648"/>
    <w:rsid w:val="00CC6210"/>
    <w:rsid w:val="00CC73C1"/>
    <w:rsid w:val="00CC749C"/>
    <w:rsid w:val="00CD010B"/>
    <w:rsid w:val="00CD0269"/>
    <w:rsid w:val="00CD1586"/>
    <w:rsid w:val="00CD1626"/>
    <w:rsid w:val="00CD1A91"/>
    <w:rsid w:val="00CD1EE6"/>
    <w:rsid w:val="00CD230D"/>
    <w:rsid w:val="00CD26E8"/>
    <w:rsid w:val="00CD2E36"/>
    <w:rsid w:val="00CD32F5"/>
    <w:rsid w:val="00CD339B"/>
    <w:rsid w:val="00CD33AC"/>
    <w:rsid w:val="00CD37DC"/>
    <w:rsid w:val="00CD3D8E"/>
    <w:rsid w:val="00CD4388"/>
    <w:rsid w:val="00CD55F2"/>
    <w:rsid w:val="00CD6646"/>
    <w:rsid w:val="00CD6A32"/>
    <w:rsid w:val="00CD75D6"/>
    <w:rsid w:val="00CD7889"/>
    <w:rsid w:val="00CE05DC"/>
    <w:rsid w:val="00CE05F2"/>
    <w:rsid w:val="00CE084A"/>
    <w:rsid w:val="00CE09A3"/>
    <w:rsid w:val="00CE1FC2"/>
    <w:rsid w:val="00CE2031"/>
    <w:rsid w:val="00CE2438"/>
    <w:rsid w:val="00CE24E4"/>
    <w:rsid w:val="00CE2630"/>
    <w:rsid w:val="00CE2A21"/>
    <w:rsid w:val="00CE2BE8"/>
    <w:rsid w:val="00CE3C2C"/>
    <w:rsid w:val="00CE3F09"/>
    <w:rsid w:val="00CE3FB6"/>
    <w:rsid w:val="00CE41FF"/>
    <w:rsid w:val="00CE4358"/>
    <w:rsid w:val="00CE4360"/>
    <w:rsid w:val="00CE449B"/>
    <w:rsid w:val="00CE4A67"/>
    <w:rsid w:val="00CE4C83"/>
    <w:rsid w:val="00CE4D54"/>
    <w:rsid w:val="00CE5309"/>
    <w:rsid w:val="00CE5E6A"/>
    <w:rsid w:val="00CE6E37"/>
    <w:rsid w:val="00CE797F"/>
    <w:rsid w:val="00CE7B9B"/>
    <w:rsid w:val="00CF04B0"/>
    <w:rsid w:val="00CF0620"/>
    <w:rsid w:val="00CF0935"/>
    <w:rsid w:val="00CF1932"/>
    <w:rsid w:val="00CF1B8B"/>
    <w:rsid w:val="00CF35F4"/>
    <w:rsid w:val="00CF36C5"/>
    <w:rsid w:val="00CF3BC4"/>
    <w:rsid w:val="00CF56D8"/>
    <w:rsid w:val="00CF5CF7"/>
    <w:rsid w:val="00CF675E"/>
    <w:rsid w:val="00CF6766"/>
    <w:rsid w:val="00CF68CC"/>
    <w:rsid w:val="00CF68F9"/>
    <w:rsid w:val="00CF6C50"/>
    <w:rsid w:val="00CF6CE6"/>
    <w:rsid w:val="00CF74E1"/>
    <w:rsid w:val="00CF7CDA"/>
    <w:rsid w:val="00D0004C"/>
    <w:rsid w:val="00D00B45"/>
    <w:rsid w:val="00D00F8A"/>
    <w:rsid w:val="00D0197A"/>
    <w:rsid w:val="00D020F1"/>
    <w:rsid w:val="00D02F23"/>
    <w:rsid w:val="00D032B7"/>
    <w:rsid w:val="00D03483"/>
    <w:rsid w:val="00D049C8"/>
    <w:rsid w:val="00D05D5F"/>
    <w:rsid w:val="00D05D62"/>
    <w:rsid w:val="00D05D8B"/>
    <w:rsid w:val="00D060E0"/>
    <w:rsid w:val="00D0626D"/>
    <w:rsid w:val="00D06D38"/>
    <w:rsid w:val="00D07663"/>
    <w:rsid w:val="00D07AD9"/>
    <w:rsid w:val="00D1015D"/>
    <w:rsid w:val="00D10B52"/>
    <w:rsid w:val="00D10F4A"/>
    <w:rsid w:val="00D10F75"/>
    <w:rsid w:val="00D11CC4"/>
    <w:rsid w:val="00D11E51"/>
    <w:rsid w:val="00D1275B"/>
    <w:rsid w:val="00D147C6"/>
    <w:rsid w:val="00D14A7D"/>
    <w:rsid w:val="00D14B02"/>
    <w:rsid w:val="00D150D5"/>
    <w:rsid w:val="00D156BA"/>
    <w:rsid w:val="00D15A44"/>
    <w:rsid w:val="00D15C74"/>
    <w:rsid w:val="00D163F1"/>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A8C"/>
    <w:rsid w:val="00D23E1D"/>
    <w:rsid w:val="00D241CF"/>
    <w:rsid w:val="00D24272"/>
    <w:rsid w:val="00D244D8"/>
    <w:rsid w:val="00D248A2"/>
    <w:rsid w:val="00D2496A"/>
    <w:rsid w:val="00D24D0D"/>
    <w:rsid w:val="00D2561D"/>
    <w:rsid w:val="00D259F6"/>
    <w:rsid w:val="00D26607"/>
    <w:rsid w:val="00D26DD0"/>
    <w:rsid w:val="00D275D3"/>
    <w:rsid w:val="00D27607"/>
    <w:rsid w:val="00D27AC3"/>
    <w:rsid w:val="00D304C4"/>
    <w:rsid w:val="00D30DE8"/>
    <w:rsid w:val="00D30E0B"/>
    <w:rsid w:val="00D31C83"/>
    <w:rsid w:val="00D31E03"/>
    <w:rsid w:val="00D32131"/>
    <w:rsid w:val="00D32FC8"/>
    <w:rsid w:val="00D33115"/>
    <w:rsid w:val="00D34526"/>
    <w:rsid w:val="00D3465B"/>
    <w:rsid w:val="00D34DEE"/>
    <w:rsid w:val="00D354AE"/>
    <w:rsid w:val="00D359AE"/>
    <w:rsid w:val="00D35A88"/>
    <w:rsid w:val="00D35EF3"/>
    <w:rsid w:val="00D36A7B"/>
    <w:rsid w:val="00D37100"/>
    <w:rsid w:val="00D3773C"/>
    <w:rsid w:val="00D37BED"/>
    <w:rsid w:val="00D40017"/>
    <w:rsid w:val="00D4046E"/>
    <w:rsid w:val="00D407F5"/>
    <w:rsid w:val="00D408C5"/>
    <w:rsid w:val="00D40A86"/>
    <w:rsid w:val="00D41014"/>
    <w:rsid w:val="00D41A0D"/>
    <w:rsid w:val="00D41A9E"/>
    <w:rsid w:val="00D41EC0"/>
    <w:rsid w:val="00D42050"/>
    <w:rsid w:val="00D42477"/>
    <w:rsid w:val="00D4313E"/>
    <w:rsid w:val="00D43519"/>
    <w:rsid w:val="00D4388A"/>
    <w:rsid w:val="00D438FA"/>
    <w:rsid w:val="00D43C41"/>
    <w:rsid w:val="00D43E4D"/>
    <w:rsid w:val="00D449ED"/>
    <w:rsid w:val="00D44B8C"/>
    <w:rsid w:val="00D45975"/>
    <w:rsid w:val="00D45FD5"/>
    <w:rsid w:val="00D46536"/>
    <w:rsid w:val="00D46AF6"/>
    <w:rsid w:val="00D47158"/>
    <w:rsid w:val="00D473BB"/>
    <w:rsid w:val="00D47945"/>
    <w:rsid w:val="00D47EF2"/>
    <w:rsid w:val="00D5065F"/>
    <w:rsid w:val="00D50A54"/>
    <w:rsid w:val="00D50ABF"/>
    <w:rsid w:val="00D51283"/>
    <w:rsid w:val="00D51C9C"/>
    <w:rsid w:val="00D520E4"/>
    <w:rsid w:val="00D5224C"/>
    <w:rsid w:val="00D525C0"/>
    <w:rsid w:val="00D52A8E"/>
    <w:rsid w:val="00D533C1"/>
    <w:rsid w:val="00D5406C"/>
    <w:rsid w:val="00D545EF"/>
    <w:rsid w:val="00D55449"/>
    <w:rsid w:val="00D55E22"/>
    <w:rsid w:val="00D56192"/>
    <w:rsid w:val="00D56306"/>
    <w:rsid w:val="00D563E7"/>
    <w:rsid w:val="00D56A40"/>
    <w:rsid w:val="00D57124"/>
    <w:rsid w:val="00D57D51"/>
    <w:rsid w:val="00D57DFA"/>
    <w:rsid w:val="00D57F4D"/>
    <w:rsid w:val="00D6023B"/>
    <w:rsid w:val="00D60F93"/>
    <w:rsid w:val="00D61095"/>
    <w:rsid w:val="00D6110C"/>
    <w:rsid w:val="00D6118A"/>
    <w:rsid w:val="00D62087"/>
    <w:rsid w:val="00D62448"/>
    <w:rsid w:val="00D6258D"/>
    <w:rsid w:val="00D62E2E"/>
    <w:rsid w:val="00D630FF"/>
    <w:rsid w:val="00D6361C"/>
    <w:rsid w:val="00D640B5"/>
    <w:rsid w:val="00D64276"/>
    <w:rsid w:val="00D6469B"/>
    <w:rsid w:val="00D64952"/>
    <w:rsid w:val="00D64C65"/>
    <w:rsid w:val="00D64F5A"/>
    <w:rsid w:val="00D6527F"/>
    <w:rsid w:val="00D658E3"/>
    <w:rsid w:val="00D6591E"/>
    <w:rsid w:val="00D662D5"/>
    <w:rsid w:val="00D66306"/>
    <w:rsid w:val="00D66994"/>
    <w:rsid w:val="00D66A7A"/>
    <w:rsid w:val="00D70262"/>
    <w:rsid w:val="00D70314"/>
    <w:rsid w:val="00D706A2"/>
    <w:rsid w:val="00D7170F"/>
    <w:rsid w:val="00D71C66"/>
    <w:rsid w:val="00D7200D"/>
    <w:rsid w:val="00D72624"/>
    <w:rsid w:val="00D72666"/>
    <w:rsid w:val="00D72916"/>
    <w:rsid w:val="00D72A74"/>
    <w:rsid w:val="00D72FD6"/>
    <w:rsid w:val="00D73C60"/>
    <w:rsid w:val="00D73EF0"/>
    <w:rsid w:val="00D73FD9"/>
    <w:rsid w:val="00D74059"/>
    <w:rsid w:val="00D74439"/>
    <w:rsid w:val="00D744C5"/>
    <w:rsid w:val="00D744D8"/>
    <w:rsid w:val="00D747FF"/>
    <w:rsid w:val="00D74C02"/>
    <w:rsid w:val="00D752BE"/>
    <w:rsid w:val="00D75421"/>
    <w:rsid w:val="00D759D6"/>
    <w:rsid w:val="00D75D1E"/>
    <w:rsid w:val="00D760E5"/>
    <w:rsid w:val="00D76532"/>
    <w:rsid w:val="00D76922"/>
    <w:rsid w:val="00D7700B"/>
    <w:rsid w:val="00D775DC"/>
    <w:rsid w:val="00D77748"/>
    <w:rsid w:val="00D778A1"/>
    <w:rsid w:val="00D77F38"/>
    <w:rsid w:val="00D803B8"/>
    <w:rsid w:val="00D803DF"/>
    <w:rsid w:val="00D80465"/>
    <w:rsid w:val="00D80589"/>
    <w:rsid w:val="00D806EF"/>
    <w:rsid w:val="00D8120D"/>
    <w:rsid w:val="00D81B6F"/>
    <w:rsid w:val="00D82B35"/>
    <w:rsid w:val="00D830E5"/>
    <w:rsid w:val="00D836CA"/>
    <w:rsid w:val="00D83FB7"/>
    <w:rsid w:val="00D84A11"/>
    <w:rsid w:val="00D852D6"/>
    <w:rsid w:val="00D85B5E"/>
    <w:rsid w:val="00D85C16"/>
    <w:rsid w:val="00D86FDF"/>
    <w:rsid w:val="00D86FF5"/>
    <w:rsid w:val="00D87605"/>
    <w:rsid w:val="00D87E97"/>
    <w:rsid w:val="00D87FEA"/>
    <w:rsid w:val="00D901B0"/>
    <w:rsid w:val="00D9059B"/>
    <w:rsid w:val="00D907EF"/>
    <w:rsid w:val="00D911FC"/>
    <w:rsid w:val="00D91A19"/>
    <w:rsid w:val="00D91B3E"/>
    <w:rsid w:val="00D91C75"/>
    <w:rsid w:val="00D926B1"/>
    <w:rsid w:val="00D92DE8"/>
    <w:rsid w:val="00D92E14"/>
    <w:rsid w:val="00D936EA"/>
    <w:rsid w:val="00D938D4"/>
    <w:rsid w:val="00D9409E"/>
    <w:rsid w:val="00D94266"/>
    <w:rsid w:val="00D94942"/>
    <w:rsid w:val="00D9503D"/>
    <w:rsid w:val="00D9507E"/>
    <w:rsid w:val="00D95485"/>
    <w:rsid w:val="00D95924"/>
    <w:rsid w:val="00D96227"/>
    <w:rsid w:val="00D979D7"/>
    <w:rsid w:val="00D97A63"/>
    <w:rsid w:val="00D97DA3"/>
    <w:rsid w:val="00DA0120"/>
    <w:rsid w:val="00DA01C2"/>
    <w:rsid w:val="00DA0285"/>
    <w:rsid w:val="00DA0F1E"/>
    <w:rsid w:val="00DA10B7"/>
    <w:rsid w:val="00DA145B"/>
    <w:rsid w:val="00DA1A47"/>
    <w:rsid w:val="00DA1D01"/>
    <w:rsid w:val="00DA1F19"/>
    <w:rsid w:val="00DA312C"/>
    <w:rsid w:val="00DA37E0"/>
    <w:rsid w:val="00DA4E7F"/>
    <w:rsid w:val="00DA51CB"/>
    <w:rsid w:val="00DA666B"/>
    <w:rsid w:val="00DA68FA"/>
    <w:rsid w:val="00DA6B4A"/>
    <w:rsid w:val="00DA7320"/>
    <w:rsid w:val="00DA7CA1"/>
    <w:rsid w:val="00DA7D8B"/>
    <w:rsid w:val="00DA7D98"/>
    <w:rsid w:val="00DA7E1D"/>
    <w:rsid w:val="00DB0037"/>
    <w:rsid w:val="00DB0882"/>
    <w:rsid w:val="00DB0F0F"/>
    <w:rsid w:val="00DB1708"/>
    <w:rsid w:val="00DB1F4D"/>
    <w:rsid w:val="00DB24A2"/>
    <w:rsid w:val="00DB2818"/>
    <w:rsid w:val="00DB2AF4"/>
    <w:rsid w:val="00DB315D"/>
    <w:rsid w:val="00DB3DBD"/>
    <w:rsid w:val="00DB44E1"/>
    <w:rsid w:val="00DB46AC"/>
    <w:rsid w:val="00DB46BD"/>
    <w:rsid w:val="00DB533E"/>
    <w:rsid w:val="00DB565E"/>
    <w:rsid w:val="00DB5A22"/>
    <w:rsid w:val="00DB5AF3"/>
    <w:rsid w:val="00DB62F5"/>
    <w:rsid w:val="00DB662D"/>
    <w:rsid w:val="00DB687A"/>
    <w:rsid w:val="00DB761F"/>
    <w:rsid w:val="00DC0DBA"/>
    <w:rsid w:val="00DC0EBC"/>
    <w:rsid w:val="00DC1A15"/>
    <w:rsid w:val="00DC1D7B"/>
    <w:rsid w:val="00DC1EC6"/>
    <w:rsid w:val="00DC2DED"/>
    <w:rsid w:val="00DC3C1B"/>
    <w:rsid w:val="00DC3CFE"/>
    <w:rsid w:val="00DC4709"/>
    <w:rsid w:val="00DC591A"/>
    <w:rsid w:val="00DC60A2"/>
    <w:rsid w:val="00DC615B"/>
    <w:rsid w:val="00DC6410"/>
    <w:rsid w:val="00DC6446"/>
    <w:rsid w:val="00DC6538"/>
    <w:rsid w:val="00DC6F97"/>
    <w:rsid w:val="00DC71A1"/>
    <w:rsid w:val="00DC71A2"/>
    <w:rsid w:val="00DC74A5"/>
    <w:rsid w:val="00DC7B1C"/>
    <w:rsid w:val="00DD00C6"/>
    <w:rsid w:val="00DD0437"/>
    <w:rsid w:val="00DD0969"/>
    <w:rsid w:val="00DD0C2C"/>
    <w:rsid w:val="00DD0EA7"/>
    <w:rsid w:val="00DD1751"/>
    <w:rsid w:val="00DD1A1B"/>
    <w:rsid w:val="00DD1AA4"/>
    <w:rsid w:val="00DD1F83"/>
    <w:rsid w:val="00DD230C"/>
    <w:rsid w:val="00DD2965"/>
    <w:rsid w:val="00DD2A5D"/>
    <w:rsid w:val="00DD2BD0"/>
    <w:rsid w:val="00DD413F"/>
    <w:rsid w:val="00DD4859"/>
    <w:rsid w:val="00DD5DC5"/>
    <w:rsid w:val="00DD619F"/>
    <w:rsid w:val="00DD655B"/>
    <w:rsid w:val="00DD6573"/>
    <w:rsid w:val="00DD6920"/>
    <w:rsid w:val="00DD69DC"/>
    <w:rsid w:val="00DD6C37"/>
    <w:rsid w:val="00DD78A4"/>
    <w:rsid w:val="00DD7EB8"/>
    <w:rsid w:val="00DE06B1"/>
    <w:rsid w:val="00DE1BEA"/>
    <w:rsid w:val="00DE2003"/>
    <w:rsid w:val="00DE311C"/>
    <w:rsid w:val="00DE36BB"/>
    <w:rsid w:val="00DE36C2"/>
    <w:rsid w:val="00DE3EEC"/>
    <w:rsid w:val="00DE4C7A"/>
    <w:rsid w:val="00DE573D"/>
    <w:rsid w:val="00DE5C7C"/>
    <w:rsid w:val="00DE5CC0"/>
    <w:rsid w:val="00DE6241"/>
    <w:rsid w:val="00DE63FF"/>
    <w:rsid w:val="00DE6765"/>
    <w:rsid w:val="00DE6E75"/>
    <w:rsid w:val="00DE73C6"/>
    <w:rsid w:val="00DE7654"/>
    <w:rsid w:val="00DE7FD6"/>
    <w:rsid w:val="00DF11F0"/>
    <w:rsid w:val="00DF1585"/>
    <w:rsid w:val="00DF2B19"/>
    <w:rsid w:val="00DF35AD"/>
    <w:rsid w:val="00DF38A2"/>
    <w:rsid w:val="00DF3EA3"/>
    <w:rsid w:val="00DF448E"/>
    <w:rsid w:val="00DF4565"/>
    <w:rsid w:val="00DF45D2"/>
    <w:rsid w:val="00DF56F5"/>
    <w:rsid w:val="00DF58BB"/>
    <w:rsid w:val="00DF5D9B"/>
    <w:rsid w:val="00DF6062"/>
    <w:rsid w:val="00DF614C"/>
    <w:rsid w:val="00DF70BB"/>
    <w:rsid w:val="00DF75BF"/>
    <w:rsid w:val="00DF7BB7"/>
    <w:rsid w:val="00E00781"/>
    <w:rsid w:val="00E00A8B"/>
    <w:rsid w:val="00E01C32"/>
    <w:rsid w:val="00E02F32"/>
    <w:rsid w:val="00E02F66"/>
    <w:rsid w:val="00E0318F"/>
    <w:rsid w:val="00E037B3"/>
    <w:rsid w:val="00E044A2"/>
    <w:rsid w:val="00E04577"/>
    <w:rsid w:val="00E046ED"/>
    <w:rsid w:val="00E049F5"/>
    <w:rsid w:val="00E05466"/>
    <w:rsid w:val="00E06493"/>
    <w:rsid w:val="00E065A6"/>
    <w:rsid w:val="00E06703"/>
    <w:rsid w:val="00E0683B"/>
    <w:rsid w:val="00E068DB"/>
    <w:rsid w:val="00E0696B"/>
    <w:rsid w:val="00E06CD2"/>
    <w:rsid w:val="00E06D45"/>
    <w:rsid w:val="00E075BC"/>
    <w:rsid w:val="00E075E2"/>
    <w:rsid w:val="00E076C9"/>
    <w:rsid w:val="00E07970"/>
    <w:rsid w:val="00E10147"/>
    <w:rsid w:val="00E10F9D"/>
    <w:rsid w:val="00E112C3"/>
    <w:rsid w:val="00E11638"/>
    <w:rsid w:val="00E11E28"/>
    <w:rsid w:val="00E12337"/>
    <w:rsid w:val="00E1245D"/>
    <w:rsid w:val="00E14B86"/>
    <w:rsid w:val="00E1528F"/>
    <w:rsid w:val="00E15429"/>
    <w:rsid w:val="00E1558F"/>
    <w:rsid w:val="00E15A56"/>
    <w:rsid w:val="00E16534"/>
    <w:rsid w:val="00E16880"/>
    <w:rsid w:val="00E16925"/>
    <w:rsid w:val="00E16EB1"/>
    <w:rsid w:val="00E16FF5"/>
    <w:rsid w:val="00E17334"/>
    <w:rsid w:val="00E174FA"/>
    <w:rsid w:val="00E17BB6"/>
    <w:rsid w:val="00E2088E"/>
    <w:rsid w:val="00E20A84"/>
    <w:rsid w:val="00E21821"/>
    <w:rsid w:val="00E21991"/>
    <w:rsid w:val="00E21BDA"/>
    <w:rsid w:val="00E22227"/>
    <w:rsid w:val="00E22389"/>
    <w:rsid w:val="00E22AB6"/>
    <w:rsid w:val="00E22FB8"/>
    <w:rsid w:val="00E230D0"/>
    <w:rsid w:val="00E23959"/>
    <w:rsid w:val="00E23B45"/>
    <w:rsid w:val="00E24BB7"/>
    <w:rsid w:val="00E259FC"/>
    <w:rsid w:val="00E26689"/>
    <w:rsid w:val="00E267EF"/>
    <w:rsid w:val="00E27163"/>
    <w:rsid w:val="00E272AD"/>
    <w:rsid w:val="00E27916"/>
    <w:rsid w:val="00E27C76"/>
    <w:rsid w:val="00E300CD"/>
    <w:rsid w:val="00E311A1"/>
    <w:rsid w:val="00E31ECA"/>
    <w:rsid w:val="00E324B2"/>
    <w:rsid w:val="00E32650"/>
    <w:rsid w:val="00E32A82"/>
    <w:rsid w:val="00E33CF3"/>
    <w:rsid w:val="00E345FB"/>
    <w:rsid w:val="00E34BA8"/>
    <w:rsid w:val="00E34D20"/>
    <w:rsid w:val="00E35051"/>
    <w:rsid w:val="00E35097"/>
    <w:rsid w:val="00E3540B"/>
    <w:rsid w:val="00E3579F"/>
    <w:rsid w:val="00E35B28"/>
    <w:rsid w:val="00E35F61"/>
    <w:rsid w:val="00E36DE9"/>
    <w:rsid w:val="00E37664"/>
    <w:rsid w:val="00E37CF5"/>
    <w:rsid w:val="00E40022"/>
    <w:rsid w:val="00E40799"/>
    <w:rsid w:val="00E40815"/>
    <w:rsid w:val="00E423C0"/>
    <w:rsid w:val="00E42826"/>
    <w:rsid w:val="00E4317A"/>
    <w:rsid w:val="00E43283"/>
    <w:rsid w:val="00E43351"/>
    <w:rsid w:val="00E43410"/>
    <w:rsid w:val="00E436A4"/>
    <w:rsid w:val="00E43A77"/>
    <w:rsid w:val="00E443B9"/>
    <w:rsid w:val="00E44989"/>
    <w:rsid w:val="00E44D5A"/>
    <w:rsid w:val="00E45099"/>
    <w:rsid w:val="00E45B2C"/>
    <w:rsid w:val="00E45F4B"/>
    <w:rsid w:val="00E464CB"/>
    <w:rsid w:val="00E46601"/>
    <w:rsid w:val="00E46642"/>
    <w:rsid w:val="00E4677C"/>
    <w:rsid w:val="00E46BAB"/>
    <w:rsid w:val="00E4778A"/>
    <w:rsid w:val="00E47EEC"/>
    <w:rsid w:val="00E5010A"/>
    <w:rsid w:val="00E50C66"/>
    <w:rsid w:val="00E50C6A"/>
    <w:rsid w:val="00E50FD6"/>
    <w:rsid w:val="00E51485"/>
    <w:rsid w:val="00E51DE0"/>
    <w:rsid w:val="00E5274B"/>
    <w:rsid w:val="00E527AB"/>
    <w:rsid w:val="00E52C9E"/>
    <w:rsid w:val="00E52EBA"/>
    <w:rsid w:val="00E53E16"/>
    <w:rsid w:val="00E543A6"/>
    <w:rsid w:val="00E552B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0AD0"/>
    <w:rsid w:val="00E61231"/>
    <w:rsid w:val="00E6192C"/>
    <w:rsid w:val="00E61A44"/>
    <w:rsid w:val="00E61DD4"/>
    <w:rsid w:val="00E627FB"/>
    <w:rsid w:val="00E62AE1"/>
    <w:rsid w:val="00E62F29"/>
    <w:rsid w:val="00E63257"/>
    <w:rsid w:val="00E634C5"/>
    <w:rsid w:val="00E635D0"/>
    <w:rsid w:val="00E6366D"/>
    <w:rsid w:val="00E638F7"/>
    <w:rsid w:val="00E63A67"/>
    <w:rsid w:val="00E64C68"/>
    <w:rsid w:val="00E653A2"/>
    <w:rsid w:val="00E66182"/>
    <w:rsid w:val="00E667B5"/>
    <w:rsid w:val="00E66AAF"/>
    <w:rsid w:val="00E66C71"/>
    <w:rsid w:val="00E70376"/>
    <w:rsid w:val="00E703A1"/>
    <w:rsid w:val="00E70876"/>
    <w:rsid w:val="00E717A5"/>
    <w:rsid w:val="00E719C4"/>
    <w:rsid w:val="00E71F30"/>
    <w:rsid w:val="00E724D9"/>
    <w:rsid w:val="00E7250E"/>
    <w:rsid w:val="00E7357D"/>
    <w:rsid w:val="00E73AD6"/>
    <w:rsid w:val="00E745A7"/>
    <w:rsid w:val="00E74D03"/>
    <w:rsid w:val="00E75102"/>
    <w:rsid w:val="00E7553D"/>
    <w:rsid w:val="00E756A8"/>
    <w:rsid w:val="00E7586C"/>
    <w:rsid w:val="00E75DE6"/>
    <w:rsid w:val="00E7606E"/>
    <w:rsid w:val="00E76226"/>
    <w:rsid w:val="00E76982"/>
    <w:rsid w:val="00E77647"/>
    <w:rsid w:val="00E77E36"/>
    <w:rsid w:val="00E8030D"/>
    <w:rsid w:val="00E80EBE"/>
    <w:rsid w:val="00E82072"/>
    <w:rsid w:val="00E8219A"/>
    <w:rsid w:val="00E822BA"/>
    <w:rsid w:val="00E83583"/>
    <w:rsid w:val="00E83D14"/>
    <w:rsid w:val="00E83ED9"/>
    <w:rsid w:val="00E843B9"/>
    <w:rsid w:val="00E844C4"/>
    <w:rsid w:val="00E84AA6"/>
    <w:rsid w:val="00E84C91"/>
    <w:rsid w:val="00E8504F"/>
    <w:rsid w:val="00E85CA8"/>
    <w:rsid w:val="00E85ECB"/>
    <w:rsid w:val="00E8629F"/>
    <w:rsid w:val="00E86442"/>
    <w:rsid w:val="00E87017"/>
    <w:rsid w:val="00E8709E"/>
    <w:rsid w:val="00E870B6"/>
    <w:rsid w:val="00E871EB"/>
    <w:rsid w:val="00E87362"/>
    <w:rsid w:val="00E87634"/>
    <w:rsid w:val="00E877B9"/>
    <w:rsid w:val="00E91451"/>
    <w:rsid w:val="00E920D8"/>
    <w:rsid w:val="00E92475"/>
    <w:rsid w:val="00E925EA"/>
    <w:rsid w:val="00E92846"/>
    <w:rsid w:val="00E92869"/>
    <w:rsid w:val="00E92EA4"/>
    <w:rsid w:val="00E93466"/>
    <w:rsid w:val="00E93697"/>
    <w:rsid w:val="00E94573"/>
    <w:rsid w:val="00E94D39"/>
    <w:rsid w:val="00E95081"/>
    <w:rsid w:val="00E9538A"/>
    <w:rsid w:val="00E955DF"/>
    <w:rsid w:val="00E97746"/>
    <w:rsid w:val="00E97A68"/>
    <w:rsid w:val="00EA01C8"/>
    <w:rsid w:val="00EA02C5"/>
    <w:rsid w:val="00EA0619"/>
    <w:rsid w:val="00EA073C"/>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3058"/>
    <w:rsid w:val="00EA369B"/>
    <w:rsid w:val="00EA3C24"/>
    <w:rsid w:val="00EA3C48"/>
    <w:rsid w:val="00EA3F14"/>
    <w:rsid w:val="00EA42FE"/>
    <w:rsid w:val="00EA4465"/>
    <w:rsid w:val="00EA497A"/>
    <w:rsid w:val="00EA50CB"/>
    <w:rsid w:val="00EA527E"/>
    <w:rsid w:val="00EA52C3"/>
    <w:rsid w:val="00EA5997"/>
    <w:rsid w:val="00EA5D47"/>
    <w:rsid w:val="00EA5E4B"/>
    <w:rsid w:val="00EA6A6C"/>
    <w:rsid w:val="00EA6B4E"/>
    <w:rsid w:val="00EA6B85"/>
    <w:rsid w:val="00EA707C"/>
    <w:rsid w:val="00EA74B9"/>
    <w:rsid w:val="00EB04FF"/>
    <w:rsid w:val="00EB058E"/>
    <w:rsid w:val="00EB0BD0"/>
    <w:rsid w:val="00EB1BE7"/>
    <w:rsid w:val="00EB1F08"/>
    <w:rsid w:val="00EB1FC0"/>
    <w:rsid w:val="00EB3972"/>
    <w:rsid w:val="00EB5066"/>
    <w:rsid w:val="00EB54AF"/>
    <w:rsid w:val="00EB5B01"/>
    <w:rsid w:val="00EB6225"/>
    <w:rsid w:val="00EB664E"/>
    <w:rsid w:val="00EB69E4"/>
    <w:rsid w:val="00EB6B37"/>
    <w:rsid w:val="00EB6FA6"/>
    <w:rsid w:val="00EB79A0"/>
    <w:rsid w:val="00EB7E9A"/>
    <w:rsid w:val="00EB7EC4"/>
    <w:rsid w:val="00EC080D"/>
    <w:rsid w:val="00EC0CD7"/>
    <w:rsid w:val="00EC1248"/>
    <w:rsid w:val="00EC14A9"/>
    <w:rsid w:val="00EC256A"/>
    <w:rsid w:val="00EC2724"/>
    <w:rsid w:val="00EC29BD"/>
    <w:rsid w:val="00EC2B35"/>
    <w:rsid w:val="00EC2E2F"/>
    <w:rsid w:val="00EC37FA"/>
    <w:rsid w:val="00EC3960"/>
    <w:rsid w:val="00EC3B16"/>
    <w:rsid w:val="00EC3EBD"/>
    <w:rsid w:val="00EC52BA"/>
    <w:rsid w:val="00EC534B"/>
    <w:rsid w:val="00EC5611"/>
    <w:rsid w:val="00EC565F"/>
    <w:rsid w:val="00EC5829"/>
    <w:rsid w:val="00EC58FC"/>
    <w:rsid w:val="00EC5FF1"/>
    <w:rsid w:val="00EC6CF4"/>
    <w:rsid w:val="00EC6F6D"/>
    <w:rsid w:val="00EC6FC8"/>
    <w:rsid w:val="00EC7C01"/>
    <w:rsid w:val="00ED066D"/>
    <w:rsid w:val="00ED0B2C"/>
    <w:rsid w:val="00ED0F3F"/>
    <w:rsid w:val="00ED181C"/>
    <w:rsid w:val="00ED1DF1"/>
    <w:rsid w:val="00ED2066"/>
    <w:rsid w:val="00ED20EC"/>
    <w:rsid w:val="00ED256A"/>
    <w:rsid w:val="00ED2928"/>
    <w:rsid w:val="00ED341A"/>
    <w:rsid w:val="00ED36C3"/>
    <w:rsid w:val="00ED3870"/>
    <w:rsid w:val="00ED42D8"/>
    <w:rsid w:val="00ED5501"/>
    <w:rsid w:val="00ED56CA"/>
    <w:rsid w:val="00ED72B0"/>
    <w:rsid w:val="00ED797B"/>
    <w:rsid w:val="00ED7B26"/>
    <w:rsid w:val="00EE0083"/>
    <w:rsid w:val="00EE01DA"/>
    <w:rsid w:val="00EE084A"/>
    <w:rsid w:val="00EE0AE2"/>
    <w:rsid w:val="00EE1170"/>
    <w:rsid w:val="00EE11A0"/>
    <w:rsid w:val="00EE15C1"/>
    <w:rsid w:val="00EE1E9E"/>
    <w:rsid w:val="00EE2842"/>
    <w:rsid w:val="00EE2A1B"/>
    <w:rsid w:val="00EE2BDD"/>
    <w:rsid w:val="00EE328F"/>
    <w:rsid w:val="00EE36D9"/>
    <w:rsid w:val="00EE3E05"/>
    <w:rsid w:val="00EE3F33"/>
    <w:rsid w:val="00EE41A9"/>
    <w:rsid w:val="00EE43EA"/>
    <w:rsid w:val="00EE52FC"/>
    <w:rsid w:val="00EE56F6"/>
    <w:rsid w:val="00EE5B78"/>
    <w:rsid w:val="00EE5C8B"/>
    <w:rsid w:val="00EE62E1"/>
    <w:rsid w:val="00EE64CC"/>
    <w:rsid w:val="00EE66A4"/>
    <w:rsid w:val="00EE6E95"/>
    <w:rsid w:val="00EE70A3"/>
    <w:rsid w:val="00EE73B7"/>
    <w:rsid w:val="00EE7639"/>
    <w:rsid w:val="00EE78ED"/>
    <w:rsid w:val="00EE79C9"/>
    <w:rsid w:val="00EE7A59"/>
    <w:rsid w:val="00EF1F68"/>
    <w:rsid w:val="00EF2D84"/>
    <w:rsid w:val="00EF35AA"/>
    <w:rsid w:val="00EF366C"/>
    <w:rsid w:val="00EF3B1E"/>
    <w:rsid w:val="00EF4123"/>
    <w:rsid w:val="00EF458D"/>
    <w:rsid w:val="00EF4D56"/>
    <w:rsid w:val="00EF5A4F"/>
    <w:rsid w:val="00EF5DA7"/>
    <w:rsid w:val="00EF61FF"/>
    <w:rsid w:val="00EF69DC"/>
    <w:rsid w:val="00EF7C5C"/>
    <w:rsid w:val="00F0019C"/>
    <w:rsid w:val="00F001FA"/>
    <w:rsid w:val="00F00832"/>
    <w:rsid w:val="00F00999"/>
    <w:rsid w:val="00F02B54"/>
    <w:rsid w:val="00F032A1"/>
    <w:rsid w:val="00F03537"/>
    <w:rsid w:val="00F035EB"/>
    <w:rsid w:val="00F03B75"/>
    <w:rsid w:val="00F03D35"/>
    <w:rsid w:val="00F04044"/>
    <w:rsid w:val="00F052E9"/>
    <w:rsid w:val="00F05B92"/>
    <w:rsid w:val="00F05D0B"/>
    <w:rsid w:val="00F05F19"/>
    <w:rsid w:val="00F0600B"/>
    <w:rsid w:val="00F067F2"/>
    <w:rsid w:val="00F06C88"/>
    <w:rsid w:val="00F072D8"/>
    <w:rsid w:val="00F07653"/>
    <w:rsid w:val="00F10DF7"/>
    <w:rsid w:val="00F115A8"/>
    <w:rsid w:val="00F11FEF"/>
    <w:rsid w:val="00F12764"/>
    <w:rsid w:val="00F129F3"/>
    <w:rsid w:val="00F1313D"/>
    <w:rsid w:val="00F135A6"/>
    <w:rsid w:val="00F13BB6"/>
    <w:rsid w:val="00F14029"/>
    <w:rsid w:val="00F1477C"/>
    <w:rsid w:val="00F14DCA"/>
    <w:rsid w:val="00F14FAF"/>
    <w:rsid w:val="00F150E6"/>
    <w:rsid w:val="00F155D7"/>
    <w:rsid w:val="00F15877"/>
    <w:rsid w:val="00F15F87"/>
    <w:rsid w:val="00F16368"/>
    <w:rsid w:val="00F163A7"/>
    <w:rsid w:val="00F16A82"/>
    <w:rsid w:val="00F170F5"/>
    <w:rsid w:val="00F1799A"/>
    <w:rsid w:val="00F20101"/>
    <w:rsid w:val="00F20A0A"/>
    <w:rsid w:val="00F2111F"/>
    <w:rsid w:val="00F21549"/>
    <w:rsid w:val="00F21FC3"/>
    <w:rsid w:val="00F2276B"/>
    <w:rsid w:val="00F22CC8"/>
    <w:rsid w:val="00F23838"/>
    <w:rsid w:val="00F23885"/>
    <w:rsid w:val="00F23F01"/>
    <w:rsid w:val="00F24563"/>
    <w:rsid w:val="00F245DA"/>
    <w:rsid w:val="00F2487F"/>
    <w:rsid w:val="00F2492A"/>
    <w:rsid w:val="00F253EE"/>
    <w:rsid w:val="00F25B8E"/>
    <w:rsid w:val="00F26A7C"/>
    <w:rsid w:val="00F2735F"/>
    <w:rsid w:val="00F277D6"/>
    <w:rsid w:val="00F27931"/>
    <w:rsid w:val="00F27D0C"/>
    <w:rsid w:val="00F27F68"/>
    <w:rsid w:val="00F30545"/>
    <w:rsid w:val="00F3057B"/>
    <w:rsid w:val="00F306FB"/>
    <w:rsid w:val="00F30730"/>
    <w:rsid w:val="00F30A38"/>
    <w:rsid w:val="00F31880"/>
    <w:rsid w:val="00F31B8B"/>
    <w:rsid w:val="00F31EF0"/>
    <w:rsid w:val="00F3217C"/>
    <w:rsid w:val="00F3253C"/>
    <w:rsid w:val="00F3423B"/>
    <w:rsid w:val="00F34324"/>
    <w:rsid w:val="00F3489A"/>
    <w:rsid w:val="00F34F4C"/>
    <w:rsid w:val="00F35B31"/>
    <w:rsid w:val="00F35B54"/>
    <w:rsid w:val="00F369D3"/>
    <w:rsid w:val="00F37023"/>
    <w:rsid w:val="00F373FB"/>
    <w:rsid w:val="00F37E1A"/>
    <w:rsid w:val="00F4029B"/>
    <w:rsid w:val="00F402F0"/>
    <w:rsid w:val="00F4069C"/>
    <w:rsid w:val="00F40999"/>
    <w:rsid w:val="00F40A8B"/>
    <w:rsid w:val="00F4151A"/>
    <w:rsid w:val="00F415BB"/>
    <w:rsid w:val="00F42BDF"/>
    <w:rsid w:val="00F42D39"/>
    <w:rsid w:val="00F432C4"/>
    <w:rsid w:val="00F43400"/>
    <w:rsid w:val="00F43D54"/>
    <w:rsid w:val="00F44046"/>
    <w:rsid w:val="00F440A7"/>
    <w:rsid w:val="00F45267"/>
    <w:rsid w:val="00F455FA"/>
    <w:rsid w:val="00F462B2"/>
    <w:rsid w:val="00F47336"/>
    <w:rsid w:val="00F47598"/>
    <w:rsid w:val="00F4799F"/>
    <w:rsid w:val="00F50005"/>
    <w:rsid w:val="00F50634"/>
    <w:rsid w:val="00F50643"/>
    <w:rsid w:val="00F5165E"/>
    <w:rsid w:val="00F51E72"/>
    <w:rsid w:val="00F51EE8"/>
    <w:rsid w:val="00F53189"/>
    <w:rsid w:val="00F534F6"/>
    <w:rsid w:val="00F5363B"/>
    <w:rsid w:val="00F53BEB"/>
    <w:rsid w:val="00F54740"/>
    <w:rsid w:val="00F555F1"/>
    <w:rsid w:val="00F5629A"/>
    <w:rsid w:val="00F56EFB"/>
    <w:rsid w:val="00F57369"/>
    <w:rsid w:val="00F604FC"/>
    <w:rsid w:val="00F60554"/>
    <w:rsid w:val="00F6077D"/>
    <w:rsid w:val="00F60CC7"/>
    <w:rsid w:val="00F60EF8"/>
    <w:rsid w:val="00F61215"/>
    <w:rsid w:val="00F61359"/>
    <w:rsid w:val="00F61E96"/>
    <w:rsid w:val="00F6203C"/>
    <w:rsid w:val="00F62382"/>
    <w:rsid w:val="00F62E6C"/>
    <w:rsid w:val="00F632E7"/>
    <w:rsid w:val="00F63976"/>
    <w:rsid w:val="00F63F64"/>
    <w:rsid w:val="00F641AE"/>
    <w:rsid w:val="00F64AFB"/>
    <w:rsid w:val="00F64B3E"/>
    <w:rsid w:val="00F65177"/>
    <w:rsid w:val="00F65259"/>
    <w:rsid w:val="00F654EB"/>
    <w:rsid w:val="00F656E6"/>
    <w:rsid w:val="00F65A86"/>
    <w:rsid w:val="00F6634D"/>
    <w:rsid w:val="00F66509"/>
    <w:rsid w:val="00F665F8"/>
    <w:rsid w:val="00F66C3C"/>
    <w:rsid w:val="00F67612"/>
    <w:rsid w:val="00F676F7"/>
    <w:rsid w:val="00F67903"/>
    <w:rsid w:val="00F67FAB"/>
    <w:rsid w:val="00F70198"/>
    <w:rsid w:val="00F71499"/>
    <w:rsid w:val="00F71AA9"/>
    <w:rsid w:val="00F7224D"/>
    <w:rsid w:val="00F73173"/>
    <w:rsid w:val="00F7327B"/>
    <w:rsid w:val="00F73935"/>
    <w:rsid w:val="00F73BFA"/>
    <w:rsid w:val="00F73FC3"/>
    <w:rsid w:val="00F73FC4"/>
    <w:rsid w:val="00F741DB"/>
    <w:rsid w:val="00F744BB"/>
    <w:rsid w:val="00F74F6F"/>
    <w:rsid w:val="00F75274"/>
    <w:rsid w:val="00F7542C"/>
    <w:rsid w:val="00F755E6"/>
    <w:rsid w:val="00F75696"/>
    <w:rsid w:val="00F75899"/>
    <w:rsid w:val="00F75A4F"/>
    <w:rsid w:val="00F75BCB"/>
    <w:rsid w:val="00F75D60"/>
    <w:rsid w:val="00F76B9A"/>
    <w:rsid w:val="00F76E77"/>
    <w:rsid w:val="00F7765D"/>
    <w:rsid w:val="00F776D5"/>
    <w:rsid w:val="00F778EA"/>
    <w:rsid w:val="00F77DDB"/>
    <w:rsid w:val="00F77E0C"/>
    <w:rsid w:val="00F805AE"/>
    <w:rsid w:val="00F80B51"/>
    <w:rsid w:val="00F80E68"/>
    <w:rsid w:val="00F80F32"/>
    <w:rsid w:val="00F817E7"/>
    <w:rsid w:val="00F81C5D"/>
    <w:rsid w:val="00F81DBA"/>
    <w:rsid w:val="00F82088"/>
    <w:rsid w:val="00F82990"/>
    <w:rsid w:val="00F82FFD"/>
    <w:rsid w:val="00F8381E"/>
    <w:rsid w:val="00F838F2"/>
    <w:rsid w:val="00F83B18"/>
    <w:rsid w:val="00F84364"/>
    <w:rsid w:val="00F84BEB"/>
    <w:rsid w:val="00F84D5F"/>
    <w:rsid w:val="00F85978"/>
    <w:rsid w:val="00F85C9E"/>
    <w:rsid w:val="00F86333"/>
    <w:rsid w:val="00F86FAE"/>
    <w:rsid w:val="00F87C10"/>
    <w:rsid w:val="00F87E8C"/>
    <w:rsid w:val="00F902C3"/>
    <w:rsid w:val="00F9042D"/>
    <w:rsid w:val="00F90880"/>
    <w:rsid w:val="00F90C66"/>
    <w:rsid w:val="00F90D35"/>
    <w:rsid w:val="00F9137A"/>
    <w:rsid w:val="00F91EE9"/>
    <w:rsid w:val="00F923FF"/>
    <w:rsid w:val="00F9264C"/>
    <w:rsid w:val="00F92924"/>
    <w:rsid w:val="00F92D63"/>
    <w:rsid w:val="00F92E89"/>
    <w:rsid w:val="00F93071"/>
    <w:rsid w:val="00F931BD"/>
    <w:rsid w:val="00F937A2"/>
    <w:rsid w:val="00F9382B"/>
    <w:rsid w:val="00F93F4A"/>
    <w:rsid w:val="00F9423A"/>
    <w:rsid w:val="00F94466"/>
    <w:rsid w:val="00F9478F"/>
    <w:rsid w:val="00F9537B"/>
    <w:rsid w:val="00F958EA"/>
    <w:rsid w:val="00F95BC3"/>
    <w:rsid w:val="00F95C4F"/>
    <w:rsid w:val="00F95DB1"/>
    <w:rsid w:val="00F96EEB"/>
    <w:rsid w:val="00F97673"/>
    <w:rsid w:val="00F9767B"/>
    <w:rsid w:val="00F9790A"/>
    <w:rsid w:val="00FA0161"/>
    <w:rsid w:val="00FA03B5"/>
    <w:rsid w:val="00FA0F1E"/>
    <w:rsid w:val="00FA10C0"/>
    <w:rsid w:val="00FA13D8"/>
    <w:rsid w:val="00FA149C"/>
    <w:rsid w:val="00FA1E72"/>
    <w:rsid w:val="00FA2668"/>
    <w:rsid w:val="00FA2E4F"/>
    <w:rsid w:val="00FA303D"/>
    <w:rsid w:val="00FA30D4"/>
    <w:rsid w:val="00FA3174"/>
    <w:rsid w:val="00FA3792"/>
    <w:rsid w:val="00FA3EEF"/>
    <w:rsid w:val="00FA433F"/>
    <w:rsid w:val="00FA4A06"/>
    <w:rsid w:val="00FA514F"/>
    <w:rsid w:val="00FA5C95"/>
    <w:rsid w:val="00FA6423"/>
    <w:rsid w:val="00FA6C28"/>
    <w:rsid w:val="00FA72E5"/>
    <w:rsid w:val="00FA75FE"/>
    <w:rsid w:val="00FA7E8D"/>
    <w:rsid w:val="00FB0BD9"/>
    <w:rsid w:val="00FB1093"/>
    <w:rsid w:val="00FB129B"/>
    <w:rsid w:val="00FB13CD"/>
    <w:rsid w:val="00FB1DD9"/>
    <w:rsid w:val="00FB1F07"/>
    <w:rsid w:val="00FB2075"/>
    <w:rsid w:val="00FB2299"/>
    <w:rsid w:val="00FB273E"/>
    <w:rsid w:val="00FB280A"/>
    <w:rsid w:val="00FB2929"/>
    <w:rsid w:val="00FB2A80"/>
    <w:rsid w:val="00FB308C"/>
    <w:rsid w:val="00FB324F"/>
    <w:rsid w:val="00FB3823"/>
    <w:rsid w:val="00FB3C24"/>
    <w:rsid w:val="00FB3C78"/>
    <w:rsid w:val="00FB41F4"/>
    <w:rsid w:val="00FB42D7"/>
    <w:rsid w:val="00FB42DC"/>
    <w:rsid w:val="00FB42E1"/>
    <w:rsid w:val="00FB47F5"/>
    <w:rsid w:val="00FB4C3D"/>
    <w:rsid w:val="00FB50AF"/>
    <w:rsid w:val="00FB545C"/>
    <w:rsid w:val="00FB5D8E"/>
    <w:rsid w:val="00FB5EE2"/>
    <w:rsid w:val="00FB62FA"/>
    <w:rsid w:val="00FB66CA"/>
    <w:rsid w:val="00FB7361"/>
    <w:rsid w:val="00FB7738"/>
    <w:rsid w:val="00FC051F"/>
    <w:rsid w:val="00FC0608"/>
    <w:rsid w:val="00FC06B8"/>
    <w:rsid w:val="00FC0B6E"/>
    <w:rsid w:val="00FC14E7"/>
    <w:rsid w:val="00FC17E4"/>
    <w:rsid w:val="00FC1B45"/>
    <w:rsid w:val="00FC218D"/>
    <w:rsid w:val="00FC24BB"/>
    <w:rsid w:val="00FC32ED"/>
    <w:rsid w:val="00FC357F"/>
    <w:rsid w:val="00FC3C19"/>
    <w:rsid w:val="00FC3CB1"/>
    <w:rsid w:val="00FC3CB4"/>
    <w:rsid w:val="00FC4245"/>
    <w:rsid w:val="00FC46BC"/>
    <w:rsid w:val="00FC4B25"/>
    <w:rsid w:val="00FC4D07"/>
    <w:rsid w:val="00FC531D"/>
    <w:rsid w:val="00FC628C"/>
    <w:rsid w:val="00FC69F5"/>
    <w:rsid w:val="00FC7367"/>
    <w:rsid w:val="00FC7B1D"/>
    <w:rsid w:val="00FC7EAC"/>
    <w:rsid w:val="00FD063A"/>
    <w:rsid w:val="00FD0EC4"/>
    <w:rsid w:val="00FD12E6"/>
    <w:rsid w:val="00FD1811"/>
    <w:rsid w:val="00FD1A1F"/>
    <w:rsid w:val="00FD1F20"/>
    <w:rsid w:val="00FD28E4"/>
    <w:rsid w:val="00FD39DD"/>
    <w:rsid w:val="00FD3BD6"/>
    <w:rsid w:val="00FD45BD"/>
    <w:rsid w:val="00FD4DF8"/>
    <w:rsid w:val="00FD5595"/>
    <w:rsid w:val="00FD63E5"/>
    <w:rsid w:val="00FD6529"/>
    <w:rsid w:val="00FD6C66"/>
    <w:rsid w:val="00FD769A"/>
    <w:rsid w:val="00FE03AB"/>
    <w:rsid w:val="00FE115F"/>
    <w:rsid w:val="00FE1384"/>
    <w:rsid w:val="00FE1529"/>
    <w:rsid w:val="00FE207D"/>
    <w:rsid w:val="00FE223C"/>
    <w:rsid w:val="00FE30D7"/>
    <w:rsid w:val="00FE3C4C"/>
    <w:rsid w:val="00FE4150"/>
    <w:rsid w:val="00FE6469"/>
    <w:rsid w:val="00FE709C"/>
    <w:rsid w:val="00FE76DD"/>
    <w:rsid w:val="00FE7ADC"/>
    <w:rsid w:val="00FF0C15"/>
    <w:rsid w:val="00FF1320"/>
    <w:rsid w:val="00FF136E"/>
    <w:rsid w:val="00FF1A60"/>
    <w:rsid w:val="00FF1F68"/>
    <w:rsid w:val="00FF20C6"/>
    <w:rsid w:val="00FF2BD8"/>
    <w:rsid w:val="00FF3341"/>
    <w:rsid w:val="00FF3743"/>
    <w:rsid w:val="00FF380C"/>
    <w:rsid w:val="00FF3CB3"/>
    <w:rsid w:val="00FF40E7"/>
    <w:rsid w:val="00FF4498"/>
    <w:rsid w:val="00FF480B"/>
    <w:rsid w:val="00FF4FA4"/>
    <w:rsid w:val="00FF5754"/>
    <w:rsid w:val="00FF634E"/>
    <w:rsid w:val="00FF6607"/>
    <w:rsid w:val="00FF68EA"/>
    <w:rsid w:val="00FF6FB6"/>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332"/>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qFormat/>
    <w:rsid w:val="00555332"/>
    <w:rPr>
      <w:b/>
      <w:bCs/>
    </w:rPr>
  </w:style>
  <w:style w:type="paragraph" w:customStyle="1" w:styleId="3GPPAgreements">
    <w:name w:val="3GPP Agreements"/>
    <w:basedOn w:val="Normal"/>
    <w:qFormat/>
    <w:rsid w:val="00410280"/>
    <w:pPr>
      <w:numPr>
        <w:numId w:val="9"/>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1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1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CC91CDF4-9220-4C31-88D9-FAF1D7DE1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12481</TotalTime>
  <Pages>9</Pages>
  <Words>4566</Words>
  <Characters>26027</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30532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Umut Ugurlu</cp:lastModifiedBy>
  <cp:revision>711</cp:revision>
  <cp:lastPrinted>2017-09-11T17:45:00Z</cp:lastPrinted>
  <dcterms:created xsi:type="dcterms:W3CDTF">2019-04-02T16:59:00Z</dcterms:created>
  <dcterms:modified xsi:type="dcterms:W3CDTF">2019-11-08T17:04:00Z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ies>
</file>